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74C03" w:rsidRPr="00474C03" w:rsidRDefault="00474C03" w:rsidP="00474C03">
      <w:pPr>
        <w:pBdr>
          <w:top w:val="single" w:sz="4" w:space="1" w:color="auto"/>
          <w:bottom w:val="single" w:sz="4" w:space="1" w:color="auto"/>
        </w:pBdr>
        <w:suppressAutoHyphens w:val="0"/>
        <w:jc w:val="center"/>
        <w:rPr>
          <w:rFonts w:ascii="Calibri" w:hAnsi="Calibri" w:cs="Calibri"/>
          <w:b/>
          <w:sz w:val="32"/>
          <w:szCs w:val="32"/>
          <w:lang w:eastAsia="sl-SI"/>
        </w:rPr>
      </w:pPr>
      <w:r w:rsidRPr="00474C03">
        <w:rPr>
          <w:rFonts w:ascii="Calibri" w:hAnsi="Calibri" w:cs="Calibri"/>
          <w:b/>
          <w:sz w:val="32"/>
          <w:szCs w:val="32"/>
          <w:lang w:eastAsia="sl-SI"/>
        </w:rPr>
        <w:t>PRIJAVNI OBRAZEC – ZA IZVEDBO JAVNEGA KULTURNEGA PROGRAMA PIHALNEGA ORKESTRA</w:t>
      </w:r>
      <w:r w:rsidR="00AF7107">
        <w:rPr>
          <w:rFonts w:ascii="Calibri" w:hAnsi="Calibri" w:cs="Calibri"/>
          <w:b/>
          <w:sz w:val="32"/>
          <w:szCs w:val="32"/>
          <w:lang w:eastAsia="sl-SI"/>
        </w:rPr>
        <w:t xml:space="preserve"> ZA LETO 2026</w:t>
      </w:r>
    </w:p>
    <w:p w:rsidR="00474C03" w:rsidRPr="00474C03" w:rsidRDefault="00474C03" w:rsidP="00474C03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b/>
          <w:sz w:val="28"/>
          <w:szCs w:val="28"/>
          <w:lang w:eastAsia="sl-SI"/>
        </w:rPr>
      </w:pPr>
    </w:p>
    <w:p w:rsidR="00474C03" w:rsidRPr="00474C03" w:rsidRDefault="00474C03" w:rsidP="00474C03">
      <w:pPr>
        <w:numPr>
          <w:ilvl w:val="1"/>
          <w:numId w:val="2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474C03">
        <w:rPr>
          <w:rFonts w:ascii="Calibri" w:hAnsi="Calibri" w:cs="Calibri"/>
          <w:b/>
          <w:sz w:val="28"/>
          <w:szCs w:val="28"/>
          <w:lang w:eastAsia="sl-SI"/>
        </w:rPr>
        <w:t>OSNOVNI PODATKI VLAGATELJA</w:t>
      </w:r>
    </w:p>
    <w:p w:rsidR="00474C03" w:rsidRPr="00474C03" w:rsidRDefault="00474C03" w:rsidP="00474C03">
      <w:pPr>
        <w:tabs>
          <w:tab w:val="num" w:pos="-180"/>
        </w:tabs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095"/>
      </w:tblGrid>
      <w:tr w:rsidR="00474C03" w:rsidRPr="00474C03" w:rsidTr="00B74B77">
        <w:tc>
          <w:tcPr>
            <w:tcW w:w="3369" w:type="dxa"/>
            <w:shd w:val="clear" w:color="auto" w:fill="auto"/>
            <w:vAlign w:val="center"/>
          </w:tcPr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NAZIV VLAGATELJA </w:t>
            </w:r>
          </w:p>
        </w:tc>
        <w:tc>
          <w:tcPr>
            <w:tcW w:w="6095" w:type="dxa"/>
            <w:shd w:val="clear" w:color="auto" w:fill="auto"/>
          </w:tcPr>
          <w:p w:rsidR="00474C03" w:rsidRPr="00474C03" w:rsidRDefault="00474C03" w:rsidP="00474C03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0" w:name="Besedilo13"/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0"/>
          </w:p>
        </w:tc>
      </w:tr>
      <w:tr w:rsidR="00474C03" w:rsidRPr="00474C03" w:rsidTr="00B74B77">
        <w:tc>
          <w:tcPr>
            <w:tcW w:w="3369" w:type="dxa"/>
            <w:shd w:val="clear" w:color="auto" w:fill="auto"/>
            <w:vAlign w:val="center"/>
          </w:tcPr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NASLOV</w:t>
            </w:r>
          </w:p>
        </w:tc>
        <w:tc>
          <w:tcPr>
            <w:tcW w:w="6095" w:type="dxa"/>
            <w:shd w:val="clear" w:color="auto" w:fill="auto"/>
          </w:tcPr>
          <w:p w:rsidR="00474C03" w:rsidRPr="00474C03" w:rsidRDefault="00474C03" w:rsidP="00474C03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74C03" w:rsidRPr="00474C03" w:rsidTr="00B74B77">
        <w:tc>
          <w:tcPr>
            <w:tcW w:w="3369" w:type="dxa"/>
            <w:shd w:val="clear" w:color="auto" w:fill="auto"/>
            <w:vAlign w:val="center"/>
          </w:tcPr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TELEFON</w:t>
            </w:r>
          </w:p>
        </w:tc>
        <w:tc>
          <w:tcPr>
            <w:tcW w:w="6095" w:type="dxa"/>
            <w:shd w:val="clear" w:color="auto" w:fill="auto"/>
          </w:tcPr>
          <w:p w:rsidR="00474C03" w:rsidRPr="00474C03" w:rsidRDefault="00474C03" w:rsidP="00474C03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1" w:name="Besedilo15"/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1"/>
          </w:p>
        </w:tc>
      </w:tr>
      <w:tr w:rsidR="00474C03" w:rsidRPr="00474C03" w:rsidTr="00B74B77">
        <w:tc>
          <w:tcPr>
            <w:tcW w:w="3369" w:type="dxa"/>
            <w:shd w:val="clear" w:color="auto" w:fill="auto"/>
            <w:vAlign w:val="center"/>
          </w:tcPr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E-POŠTA</w:t>
            </w:r>
          </w:p>
        </w:tc>
        <w:tc>
          <w:tcPr>
            <w:tcW w:w="6095" w:type="dxa"/>
            <w:shd w:val="clear" w:color="auto" w:fill="auto"/>
          </w:tcPr>
          <w:p w:rsidR="00474C03" w:rsidRPr="00474C03" w:rsidRDefault="00474C03" w:rsidP="00474C03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2" w:name="Besedilo4"/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2"/>
          </w:p>
        </w:tc>
      </w:tr>
      <w:tr w:rsidR="00474C03" w:rsidRPr="00474C03" w:rsidTr="00B74B77">
        <w:tc>
          <w:tcPr>
            <w:tcW w:w="3369" w:type="dxa"/>
            <w:shd w:val="clear" w:color="auto" w:fill="auto"/>
            <w:vAlign w:val="center"/>
          </w:tcPr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DAVČNA ŠTEVILKA </w:t>
            </w:r>
          </w:p>
        </w:tc>
        <w:tc>
          <w:tcPr>
            <w:tcW w:w="6095" w:type="dxa"/>
            <w:shd w:val="clear" w:color="auto" w:fill="auto"/>
          </w:tcPr>
          <w:p w:rsidR="00474C03" w:rsidRPr="00474C03" w:rsidRDefault="00474C03" w:rsidP="00474C03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74C03" w:rsidRPr="00474C03" w:rsidTr="00B74B77">
        <w:tc>
          <w:tcPr>
            <w:tcW w:w="3369" w:type="dxa"/>
            <w:shd w:val="clear" w:color="auto" w:fill="auto"/>
            <w:vAlign w:val="center"/>
          </w:tcPr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MATIČNA ŠTEVILKA </w:t>
            </w:r>
          </w:p>
        </w:tc>
        <w:tc>
          <w:tcPr>
            <w:tcW w:w="6095" w:type="dxa"/>
            <w:shd w:val="clear" w:color="auto" w:fill="auto"/>
          </w:tcPr>
          <w:p w:rsidR="00474C03" w:rsidRPr="00474C03" w:rsidRDefault="00474C03" w:rsidP="00474C03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74C03" w:rsidRPr="00474C03" w:rsidTr="00B74B77">
        <w:tc>
          <w:tcPr>
            <w:tcW w:w="3369" w:type="dxa"/>
            <w:shd w:val="clear" w:color="auto" w:fill="auto"/>
            <w:vAlign w:val="center"/>
          </w:tcPr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ŠT. TRANSAKCIJSKEGA RAČUNA</w:t>
            </w:r>
          </w:p>
        </w:tc>
        <w:tc>
          <w:tcPr>
            <w:tcW w:w="6095" w:type="dxa"/>
            <w:shd w:val="clear" w:color="auto" w:fill="auto"/>
          </w:tcPr>
          <w:p w:rsidR="00474C03" w:rsidRPr="00474C03" w:rsidRDefault="00474C03" w:rsidP="00474C03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3" w:name="Besedilo6"/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3"/>
          </w:p>
        </w:tc>
      </w:tr>
      <w:tr w:rsidR="00474C03" w:rsidRPr="00474C03" w:rsidTr="00B74B77">
        <w:tc>
          <w:tcPr>
            <w:tcW w:w="3369" w:type="dxa"/>
            <w:shd w:val="clear" w:color="auto" w:fill="auto"/>
            <w:vAlign w:val="center"/>
          </w:tcPr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val="de-DE" w:eastAsia="sl-SI"/>
              </w:rPr>
              <w:t>BANKA</w:t>
            </w:r>
          </w:p>
        </w:tc>
        <w:tc>
          <w:tcPr>
            <w:tcW w:w="6095" w:type="dxa"/>
            <w:shd w:val="clear" w:color="auto" w:fill="auto"/>
          </w:tcPr>
          <w:p w:rsidR="00474C03" w:rsidRPr="00474C03" w:rsidRDefault="00474C03" w:rsidP="00474C03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4" w:name="Besedilo7"/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4"/>
          </w:p>
        </w:tc>
      </w:tr>
      <w:tr w:rsidR="00474C03" w:rsidRPr="00474C03" w:rsidTr="00B74B77">
        <w:tc>
          <w:tcPr>
            <w:tcW w:w="3369" w:type="dxa"/>
            <w:shd w:val="clear" w:color="auto" w:fill="auto"/>
            <w:vAlign w:val="center"/>
          </w:tcPr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val="de-DE" w:eastAsia="sl-SI"/>
              </w:rPr>
              <w:t>DATUM SPREJETJA STATUTA DRUŠTVA</w:t>
            </w:r>
          </w:p>
        </w:tc>
        <w:tc>
          <w:tcPr>
            <w:tcW w:w="6095" w:type="dxa"/>
            <w:shd w:val="clear" w:color="auto" w:fill="auto"/>
          </w:tcPr>
          <w:p w:rsidR="00474C03" w:rsidRPr="00474C03" w:rsidRDefault="00474C03" w:rsidP="00474C03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74C03" w:rsidRPr="00474C03" w:rsidTr="00B74B77">
        <w:tc>
          <w:tcPr>
            <w:tcW w:w="3369" w:type="dxa"/>
            <w:shd w:val="clear" w:color="auto" w:fill="auto"/>
            <w:vAlign w:val="center"/>
          </w:tcPr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SPREJETJA SPREMEMB STATUTA DRUŠTVA </w:t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(Naštejte vse datume sprememb Statua, če jih je bilo več)</w:t>
            </w:r>
          </w:p>
        </w:tc>
        <w:tc>
          <w:tcPr>
            <w:tcW w:w="6095" w:type="dxa"/>
            <w:shd w:val="clear" w:color="auto" w:fill="auto"/>
          </w:tcPr>
          <w:p w:rsidR="00474C03" w:rsidRPr="00474C03" w:rsidRDefault="00474C03" w:rsidP="00474C03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474C03" w:rsidRPr="00474C03" w:rsidTr="00B74B77">
        <w:tc>
          <w:tcPr>
            <w:tcW w:w="3369" w:type="dxa"/>
            <w:shd w:val="clear" w:color="auto" w:fill="auto"/>
            <w:vAlign w:val="center"/>
          </w:tcPr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ZAKONITI ZASTOPNIK</w:t>
            </w:r>
          </w:p>
        </w:tc>
        <w:tc>
          <w:tcPr>
            <w:tcW w:w="6095" w:type="dxa"/>
            <w:shd w:val="clear" w:color="auto" w:fill="auto"/>
          </w:tcPr>
          <w:p w:rsidR="00474C03" w:rsidRPr="00474C03" w:rsidRDefault="00474C03" w:rsidP="00474C03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5" w:name="Besedilo8"/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5"/>
          </w:p>
        </w:tc>
      </w:tr>
      <w:tr w:rsidR="00474C03" w:rsidRPr="00474C03" w:rsidTr="00B74B77">
        <w:tc>
          <w:tcPr>
            <w:tcW w:w="3369" w:type="dxa"/>
            <w:shd w:val="clear" w:color="auto" w:fill="auto"/>
            <w:vAlign w:val="center"/>
          </w:tcPr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val="de-DE" w:eastAsia="sl-SI"/>
              </w:rPr>
              <w:t>KONTAKTNA OSEBA ZA PROGRAM</w:t>
            </w:r>
          </w:p>
        </w:tc>
        <w:tc>
          <w:tcPr>
            <w:tcW w:w="6095" w:type="dxa"/>
            <w:shd w:val="clear" w:color="auto" w:fill="auto"/>
          </w:tcPr>
          <w:p w:rsidR="00474C03" w:rsidRPr="00474C03" w:rsidRDefault="00474C03" w:rsidP="00474C03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6" w:name="Besedilo9"/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6"/>
          </w:p>
        </w:tc>
      </w:tr>
      <w:tr w:rsidR="00474C03" w:rsidRPr="00474C03" w:rsidTr="00B74B77">
        <w:tc>
          <w:tcPr>
            <w:tcW w:w="3369" w:type="dxa"/>
            <w:shd w:val="clear" w:color="auto" w:fill="auto"/>
            <w:vAlign w:val="center"/>
          </w:tcPr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val="de-DE" w:eastAsia="sl-SI"/>
              </w:rPr>
              <w:t>E-POŠTA KONTAKTNE OSEBE</w:t>
            </w:r>
          </w:p>
        </w:tc>
        <w:tc>
          <w:tcPr>
            <w:tcW w:w="6095" w:type="dxa"/>
            <w:shd w:val="clear" w:color="auto" w:fill="auto"/>
          </w:tcPr>
          <w:p w:rsidR="00474C03" w:rsidRPr="00474C03" w:rsidRDefault="00474C03" w:rsidP="00474C03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7" w:name="Besedilo10"/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7"/>
          </w:p>
        </w:tc>
      </w:tr>
      <w:tr w:rsidR="00474C03" w:rsidRPr="00474C03" w:rsidTr="00B74B77">
        <w:tc>
          <w:tcPr>
            <w:tcW w:w="3369" w:type="dxa"/>
            <w:shd w:val="clear" w:color="auto" w:fill="auto"/>
            <w:vAlign w:val="center"/>
          </w:tcPr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val="de-DE" w:eastAsia="sl-SI"/>
              </w:rPr>
              <w:t>TELEFON KONTAKTNE OSEBE</w:t>
            </w:r>
          </w:p>
        </w:tc>
        <w:tc>
          <w:tcPr>
            <w:tcW w:w="6095" w:type="dxa"/>
            <w:shd w:val="clear" w:color="auto" w:fill="auto"/>
          </w:tcPr>
          <w:p w:rsidR="00474C03" w:rsidRPr="00474C03" w:rsidRDefault="00474C03" w:rsidP="00474C03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8" w:name="Besedilo11"/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8"/>
          </w:p>
        </w:tc>
      </w:tr>
    </w:tbl>
    <w:p w:rsidR="00474C03" w:rsidRPr="00474C03" w:rsidRDefault="00474C03" w:rsidP="00474C03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474C03" w:rsidRPr="00474C03" w:rsidRDefault="00474C03" w:rsidP="00474C03">
      <w:pPr>
        <w:numPr>
          <w:ilvl w:val="1"/>
          <w:numId w:val="23"/>
        </w:numPr>
        <w:suppressAutoHyphens w:val="0"/>
        <w:rPr>
          <w:rFonts w:ascii="Calibri" w:hAnsi="Calibri" w:cs="Calibri"/>
          <w:b/>
          <w:lang w:eastAsia="sl-SI"/>
        </w:rPr>
      </w:pPr>
      <w:r w:rsidRPr="00474C03">
        <w:rPr>
          <w:rFonts w:ascii="Calibri" w:hAnsi="Calibri" w:cs="Calibri"/>
          <w:b/>
          <w:lang w:eastAsia="sl-SI"/>
        </w:rPr>
        <w:t>PRILOGE</w:t>
      </w:r>
    </w:p>
    <w:p w:rsidR="00474C03" w:rsidRPr="00474C03" w:rsidRDefault="00474C03" w:rsidP="00474C03">
      <w:pPr>
        <w:suppressAutoHyphens w:val="0"/>
        <w:rPr>
          <w:rFonts w:ascii="Calibri" w:hAnsi="Calibri" w:cs="Calibri"/>
          <w:b/>
          <w:sz w:val="20"/>
          <w:szCs w:val="20"/>
          <w:lang w:eastAsia="sl-SI"/>
        </w:rPr>
      </w:pPr>
    </w:p>
    <w:p w:rsidR="00474C03" w:rsidRPr="00474C03" w:rsidRDefault="00474C03" w:rsidP="00474C03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color w:val="FF0000"/>
          <w:sz w:val="20"/>
          <w:szCs w:val="20"/>
          <w:lang w:eastAsia="sl-SI"/>
        </w:rPr>
      </w:pPr>
      <w:r w:rsidRPr="00474C03">
        <w:rPr>
          <w:rFonts w:ascii="Calibri" w:hAnsi="Calibri" w:cs="Calibri"/>
          <w:b/>
          <w:sz w:val="20"/>
          <w:szCs w:val="20"/>
          <w:lang w:eastAsia="sl-SI"/>
        </w:rPr>
        <w:t>Obvezne priloge ob prvi prijavi na javni razpis</w:t>
      </w:r>
    </w:p>
    <w:p w:rsidR="00474C03" w:rsidRPr="00474C03" w:rsidRDefault="00474C03" w:rsidP="00474C03">
      <w:pPr>
        <w:numPr>
          <w:ilvl w:val="0"/>
          <w:numId w:val="19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  <w:lang w:eastAsia="sl-SI"/>
        </w:rPr>
      </w:pPr>
      <w:r w:rsidRPr="00474C03">
        <w:rPr>
          <w:rFonts w:ascii="Calibri" w:hAnsi="Calibri" w:cs="Calibri"/>
          <w:sz w:val="20"/>
          <w:szCs w:val="20"/>
          <w:lang w:eastAsia="sl-SI"/>
        </w:rPr>
        <w:t>kopija dokazila o registraciji</w:t>
      </w:r>
    </w:p>
    <w:p w:rsidR="00474C03" w:rsidRPr="00474C03" w:rsidRDefault="00474C03" w:rsidP="00474C03">
      <w:pPr>
        <w:numPr>
          <w:ilvl w:val="0"/>
          <w:numId w:val="19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  <w:lang w:eastAsia="sl-SI"/>
        </w:rPr>
      </w:pPr>
      <w:r w:rsidRPr="00474C03">
        <w:rPr>
          <w:rFonts w:ascii="Calibri" w:hAnsi="Calibri" w:cs="Calibri"/>
          <w:sz w:val="20"/>
          <w:szCs w:val="20"/>
          <w:lang w:eastAsia="sl-SI"/>
        </w:rPr>
        <w:t xml:space="preserve">kopija dokazila o delovanju več kot 20 let kot ljubiteljsko kulturno društvo na področju kulturne dejavnosti, ki je predmet tega javnega poziva </w:t>
      </w:r>
    </w:p>
    <w:p w:rsidR="00474C03" w:rsidRPr="00474C03" w:rsidRDefault="00474C03" w:rsidP="00474C03">
      <w:pPr>
        <w:numPr>
          <w:ilvl w:val="0"/>
          <w:numId w:val="19"/>
        </w:numPr>
        <w:tabs>
          <w:tab w:val="num" w:pos="-180"/>
        </w:tabs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474C03">
        <w:rPr>
          <w:rFonts w:ascii="Calibri" w:hAnsi="Calibri" w:cs="Calibri"/>
          <w:sz w:val="20"/>
          <w:szCs w:val="20"/>
          <w:lang w:eastAsia="sl-SI"/>
        </w:rPr>
        <w:t>statut društva</w:t>
      </w:r>
    </w:p>
    <w:p w:rsidR="00474C03" w:rsidRPr="00474C03" w:rsidRDefault="00474C03" w:rsidP="00474C03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474C03" w:rsidRPr="00474C03" w:rsidRDefault="00474C03" w:rsidP="00474C03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474C03" w:rsidRPr="00474C03" w:rsidRDefault="00474C03" w:rsidP="00474C03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474C03" w:rsidRPr="00474C03" w:rsidRDefault="00474C03" w:rsidP="00474C03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474C03">
        <w:rPr>
          <w:rFonts w:ascii="Calibri" w:hAnsi="Calibri" w:cs="Calibri"/>
          <w:sz w:val="20"/>
          <w:szCs w:val="20"/>
          <w:lang w:eastAsia="sl-SI"/>
        </w:rPr>
        <w:t xml:space="preserve">Kraj:  </w:t>
      </w:r>
      <w:r w:rsidRPr="00474C03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9" w:name="Besedilo3"/>
      <w:r w:rsidRPr="00474C03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474C03">
        <w:rPr>
          <w:rFonts w:ascii="Calibri" w:hAnsi="Calibri" w:cs="Calibri"/>
          <w:sz w:val="20"/>
          <w:szCs w:val="20"/>
          <w:lang w:eastAsia="sl-SI"/>
        </w:rPr>
      </w:r>
      <w:r w:rsidRPr="00474C03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474C03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474C03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474C03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474C03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474C03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474C03">
        <w:rPr>
          <w:rFonts w:ascii="Calibri" w:hAnsi="Calibri" w:cs="Calibri"/>
          <w:sz w:val="20"/>
          <w:szCs w:val="20"/>
          <w:lang w:eastAsia="sl-SI"/>
        </w:rPr>
        <w:fldChar w:fldCharType="end"/>
      </w:r>
      <w:bookmarkEnd w:id="9"/>
    </w:p>
    <w:p w:rsidR="00474C03" w:rsidRPr="00474C03" w:rsidRDefault="00474C03" w:rsidP="00474C03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474C03">
        <w:rPr>
          <w:rFonts w:ascii="Calibri" w:hAnsi="Calibri" w:cs="Calibri"/>
          <w:sz w:val="20"/>
          <w:szCs w:val="20"/>
          <w:lang w:eastAsia="sl-SI"/>
        </w:rPr>
        <w:t xml:space="preserve">Datum: </w:t>
      </w:r>
      <w:r w:rsidRPr="00474C03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474C03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474C03">
        <w:rPr>
          <w:rFonts w:ascii="Calibri" w:hAnsi="Calibri" w:cs="Calibri"/>
          <w:sz w:val="20"/>
          <w:szCs w:val="20"/>
          <w:lang w:eastAsia="sl-SI"/>
        </w:rPr>
      </w:r>
      <w:r w:rsidRPr="00474C03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474C03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474C03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474C03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474C03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474C03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474C03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474C03" w:rsidRPr="00474C03" w:rsidRDefault="00474C03" w:rsidP="00474C03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474C03">
        <w:rPr>
          <w:rFonts w:ascii="Calibri" w:hAnsi="Calibri" w:cs="Calibri"/>
          <w:sz w:val="20"/>
          <w:szCs w:val="20"/>
          <w:lang w:eastAsia="sl-SI"/>
        </w:rPr>
        <w:t xml:space="preserve">Ime in priimek zakonitega zastopnika vlagatelja: </w:t>
      </w:r>
      <w:r w:rsidRPr="00474C03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10" w:name="Besedilo5"/>
      <w:r w:rsidRPr="00474C03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474C03">
        <w:rPr>
          <w:rFonts w:ascii="Calibri" w:hAnsi="Calibri" w:cs="Calibri"/>
          <w:sz w:val="20"/>
          <w:szCs w:val="20"/>
          <w:lang w:eastAsia="sl-SI"/>
        </w:rPr>
      </w:r>
      <w:r w:rsidRPr="00474C03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474C03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474C03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474C03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474C03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474C03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474C03">
        <w:rPr>
          <w:rFonts w:ascii="Calibri" w:hAnsi="Calibri" w:cs="Calibri"/>
          <w:sz w:val="20"/>
          <w:szCs w:val="20"/>
          <w:lang w:eastAsia="sl-SI"/>
        </w:rPr>
        <w:fldChar w:fldCharType="end"/>
      </w:r>
      <w:bookmarkEnd w:id="10"/>
    </w:p>
    <w:p w:rsidR="00474C03" w:rsidRPr="00474C03" w:rsidRDefault="00474C03" w:rsidP="00474C03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474C03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474C03" w:rsidRPr="00474C03" w:rsidRDefault="00474C03" w:rsidP="00474C03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474C03" w:rsidRPr="00474C03" w:rsidRDefault="00474C03" w:rsidP="00474C03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474C03">
        <w:rPr>
          <w:rFonts w:ascii="Calibri" w:hAnsi="Calibri" w:cs="Calibri"/>
          <w:sz w:val="20"/>
          <w:szCs w:val="20"/>
          <w:lang w:eastAsia="sl-SI"/>
        </w:rPr>
        <w:t xml:space="preserve">Žig: </w:t>
      </w:r>
    </w:p>
    <w:p w:rsidR="00B74B77" w:rsidRDefault="00B74B77" w:rsidP="00474C03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lang w:eastAsia="sl-SI"/>
        </w:rPr>
      </w:pPr>
    </w:p>
    <w:p w:rsidR="00B74B77" w:rsidRDefault="00B74B77" w:rsidP="00474C03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lang w:eastAsia="sl-SI"/>
        </w:rPr>
      </w:pPr>
    </w:p>
    <w:p w:rsidR="00B74B77" w:rsidRDefault="00B74B77" w:rsidP="00474C03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lang w:eastAsia="sl-SI"/>
        </w:rPr>
      </w:pPr>
    </w:p>
    <w:p w:rsidR="00474C03" w:rsidRPr="00474C03" w:rsidRDefault="00474C03" w:rsidP="00474C03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lang w:eastAsia="sl-SI"/>
        </w:rPr>
      </w:pPr>
      <w:r w:rsidRPr="00474C03">
        <w:rPr>
          <w:rFonts w:ascii="Calibri" w:hAnsi="Calibri" w:cs="Calibri"/>
          <w:b/>
          <w:lang w:eastAsia="sl-SI"/>
        </w:rPr>
        <w:lastRenderedPageBreak/>
        <w:t>1.3 IZJAVA</w:t>
      </w:r>
    </w:p>
    <w:p w:rsidR="00474C03" w:rsidRPr="00474C03" w:rsidRDefault="00474C03" w:rsidP="00474C03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</w:p>
    <w:p w:rsidR="00474C03" w:rsidRPr="00474C03" w:rsidRDefault="00474C03" w:rsidP="00474C03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  <w:r w:rsidRPr="00474C03">
        <w:rPr>
          <w:rFonts w:ascii="Calibri" w:hAnsi="Calibri" w:cs="Calibri"/>
          <w:sz w:val="20"/>
          <w:szCs w:val="20"/>
          <w:lang w:eastAsia="sl-SI"/>
        </w:rPr>
        <w:t xml:space="preserve">Spodaj podpisana odgovorna oseba vlagatelja na Javni poziv za izvedbo javnega kulturnega programa pihalnega </w:t>
      </w:r>
      <w:r w:rsidR="00F40AB9">
        <w:rPr>
          <w:rFonts w:ascii="Calibri" w:hAnsi="Calibri" w:cs="Calibri"/>
          <w:sz w:val="20"/>
          <w:szCs w:val="20"/>
          <w:lang w:eastAsia="sl-SI"/>
        </w:rPr>
        <w:t>orkestra, ki ga bo v letu 202</w:t>
      </w:r>
      <w:r w:rsidR="00AF7107">
        <w:rPr>
          <w:rFonts w:ascii="Calibri" w:hAnsi="Calibri" w:cs="Calibri"/>
          <w:sz w:val="20"/>
          <w:szCs w:val="20"/>
          <w:lang w:eastAsia="sl-SI"/>
        </w:rPr>
        <w:t>6</w:t>
      </w:r>
      <w:r w:rsidRPr="00474C03">
        <w:rPr>
          <w:rFonts w:ascii="Calibri" w:hAnsi="Calibri" w:cs="Calibri"/>
          <w:sz w:val="20"/>
          <w:szCs w:val="20"/>
          <w:lang w:eastAsia="sl-SI"/>
        </w:rPr>
        <w:t xml:space="preserve"> sofinancirala Občina Jesenice, objavljenem na spletni strani www.jesenice.si, izjavljam:</w:t>
      </w:r>
    </w:p>
    <w:p w:rsidR="00474C03" w:rsidRPr="00474C03" w:rsidRDefault="00474C03" w:rsidP="00474C03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</w:p>
    <w:p w:rsidR="00474C03" w:rsidRPr="00474C03" w:rsidRDefault="00474C03" w:rsidP="00474C03">
      <w:pPr>
        <w:numPr>
          <w:ilvl w:val="0"/>
          <w:numId w:val="20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474C03">
        <w:rPr>
          <w:rFonts w:ascii="Calibri" w:hAnsi="Calibri" w:cs="Calibri"/>
          <w:color w:val="000000"/>
          <w:sz w:val="20"/>
          <w:szCs w:val="20"/>
          <w:lang w:eastAsia="sl-SI"/>
        </w:rPr>
        <w:t>da sem v celoti prebral Razpisno dokumentacijo javnega poziva ter sprejemam pogoje javnega poziva v celoti,</w:t>
      </w:r>
    </w:p>
    <w:p w:rsidR="00474C03" w:rsidRPr="00474C03" w:rsidRDefault="00474C03" w:rsidP="00474C03">
      <w:pPr>
        <w:numPr>
          <w:ilvl w:val="0"/>
          <w:numId w:val="20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474C03">
        <w:rPr>
          <w:rFonts w:ascii="Calibri" w:hAnsi="Calibri" w:cs="Calibri"/>
          <w:color w:val="000000"/>
          <w:sz w:val="20"/>
          <w:szCs w:val="20"/>
          <w:lang w:eastAsia="sl-SI"/>
        </w:rPr>
        <w:t>da jamčim za verodostojnost podatkov, ki so navedeni v vlogi in da bodo v vseh nadaljnjih dokumentih v postopku navedeni resnični podatki pod materialno in kazensko odgovornostjo,</w:t>
      </w:r>
    </w:p>
    <w:p w:rsidR="00474C03" w:rsidRPr="00474C03" w:rsidRDefault="00474C03" w:rsidP="00474C03">
      <w:pPr>
        <w:numPr>
          <w:ilvl w:val="0"/>
          <w:numId w:val="20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474C03">
        <w:rPr>
          <w:rFonts w:ascii="Calibri" w:hAnsi="Calibri" w:cs="Calibri"/>
          <w:color w:val="000000"/>
          <w:sz w:val="20"/>
          <w:szCs w:val="20"/>
          <w:lang w:eastAsia="sl-SI"/>
        </w:rPr>
        <w:t>da ima vlagatelj registrirano dejavnost za izvajanje kulturnega programa, oz. da ima to opredeljeno v svojem aktu (Statutu),</w:t>
      </w:r>
    </w:p>
    <w:p w:rsidR="00474C03" w:rsidRPr="00474C03" w:rsidRDefault="00474C03" w:rsidP="00474C03">
      <w:pPr>
        <w:numPr>
          <w:ilvl w:val="0"/>
          <w:numId w:val="20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474C03">
        <w:rPr>
          <w:rFonts w:ascii="Calibri" w:hAnsi="Calibri" w:cs="Calibri"/>
          <w:color w:val="000000"/>
          <w:sz w:val="20"/>
          <w:szCs w:val="20"/>
          <w:lang w:eastAsia="sl-SI"/>
        </w:rPr>
        <w:t>da ima vlagatelj urejeno članstvo in ostalo dokumentacijo, kot to določa Zakon o društvih,</w:t>
      </w:r>
    </w:p>
    <w:p w:rsidR="00474C03" w:rsidRPr="00474C03" w:rsidRDefault="00474C03" w:rsidP="00474C03">
      <w:pPr>
        <w:numPr>
          <w:ilvl w:val="0"/>
          <w:numId w:val="20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474C03">
        <w:rPr>
          <w:rFonts w:ascii="Calibri" w:hAnsi="Calibri" w:cs="Calibri"/>
          <w:color w:val="000000"/>
          <w:sz w:val="20"/>
          <w:szCs w:val="20"/>
          <w:lang w:eastAsia="sl-SI"/>
        </w:rPr>
        <w:t>da ima vlagatelj zagotovljene materialne, prostorske, kadrovske in organizacijske pogoje za realizacijo načrtovanih aktivnosti na področju kulture,</w:t>
      </w:r>
    </w:p>
    <w:p w:rsidR="00474C03" w:rsidRPr="00474C03" w:rsidRDefault="00474C03" w:rsidP="00474C03">
      <w:pPr>
        <w:numPr>
          <w:ilvl w:val="0"/>
          <w:numId w:val="20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474C03">
        <w:rPr>
          <w:rFonts w:ascii="Calibri" w:hAnsi="Calibri" w:cs="Calibri"/>
          <w:color w:val="000000"/>
          <w:sz w:val="20"/>
          <w:szCs w:val="20"/>
          <w:lang w:eastAsia="sl-SI"/>
        </w:rPr>
        <w:t xml:space="preserve">da je vlagatelj pravočasno in v celoti izpolnilo pogodbene obveznosti do Občine Jesenice iz predhodnih javnih pozivov (če ste na njih sodelovali) in da vlagatelj ni dolžnik Občine Jesenice iz kateregakoli naslova, </w:t>
      </w:r>
    </w:p>
    <w:p w:rsidR="00474C03" w:rsidRPr="00474C03" w:rsidRDefault="00474C03" w:rsidP="00474C03">
      <w:pPr>
        <w:numPr>
          <w:ilvl w:val="0"/>
          <w:numId w:val="20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474C03">
        <w:rPr>
          <w:rFonts w:ascii="Calibri" w:hAnsi="Calibri" w:cs="Calibri"/>
          <w:color w:val="000000"/>
          <w:sz w:val="20"/>
          <w:szCs w:val="20"/>
          <w:lang w:eastAsia="sl-SI"/>
        </w:rPr>
        <w:t>da bo vlagatelj hranil ustrezno originalno dokumentacijo (npr. originalne račune, pogodbo, sklep o sofinanciranju, potrdila o plačilu ipd.) 5 let od nakazila sredstev sofinanciranja,</w:t>
      </w:r>
    </w:p>
    <w:p w:rsidR="00474C03" w:rsidRPr="00474C03" w:rsidRDefault="00474C03" w:rsidP="00474C03">
      <w:pPr>
        <w:numPr>
          <w:ilvl w:val="0"/>
          <w:numId w:val="20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474C03">
        <w:rPr>
          <w:rFonts w:ascii="Calibri" w:hAnsi="Calibri" w:cs="Calibri"/>
          <w:color w:val="000000"/>
          <w:sz w:val="20"/>
          <w:szCs w:val="20"/>
          <w:lang w:eastAsia="sl-SI"/>
        </w:rPr>
        <w:t xml:space="preserve">da bo vlagatelj ob kontroli namenske rabe sredstev sodeloval in pokazal ustrezno zahtevano dokumentacijo (npr. original račune, potrdila o plačilu, konto kartice, Statut in spremembe Statuta, osnovna sredstva, </w:t>
      </w:r>
      <w:proofErr w:type="spellStart"/>
      <w:r w:rsidRPr="00474C03">
        <w:rPr>
          <w:rFonts w:ascii="Calibri" w:hAnsi="Calibri" w:cs="Calibri"/>
          <w:color w:val="000000"/>
          <w:sz w:val="20"/>
          <w:szCs w:val="20"/>
          <w:lang w:eastAsia="sl-SI"/>
        </w:rPr>
        <w:t>ipd</w:t>
      </w:r>
      <w:proofErr w:type="spellEnd"/>
      <w:r w:rsidRPr="00474C03">
        <w:rPr>
          <w:rFonts w:ascii="Calibri" w:hAnsi="Calibri" w:cs="Calibri"/>
          <w:color w:val="000000"/>
          <w:sz w:val="20"/>
          <w:szCs w:val="20"/>
          <w:lang w:eastAsia="sl-SI"/>
        </w:rPr>
        <w:t>), ki se nanaša na aktivnosti, ki so bile izvedene na podlagi tega javnega poziva,</w:t>
      </w:r>
    </w:p>
    <w:p w:rsidR="00474C03" w:rsidRPr="00474C03" w:rsidRDefault="00474C03" w:rsidP="00474C03">
      <w:pPr>
        <w:numPr>
          <w:ilvl w:val="0"/>
          <w:numId w:val="20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474C03">
        <w:rPr>
          <w:rFonts w:ascii="Calibri" w:hAnsi="Calibri" w:cs="Calibri"/>
          <w:color w:val="000000"/>
          <w:sz w:val="20"/>
          <w:szCs w:val="20"/>
          <w:lang w:eastAsia="sl-SI"/>
        </w:rPr>
        <w:t>da bo vlagatelj posredoval Statut in spremembe Statuta društva, v kolikor bo to zahtevano že v fazi preveritve pogojev sodelovanja na javnem pozivu,</w:t>
      </w:r>
    </w:p>
    <w:p w:rsidR="00474C03" w:rsidRPr="00474C03" w:rsidRDefault="00474C03" w:rsidP="00474C03">
      <w:pPr>
        <w:numPr>
          <w:ilvl w:val="0"/>
          <w:numId w:val="20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474C03">
        <w:rPr>
          <w:rFonts w:ascii="Calibri" w:hAnsi="Calibri" w:cs="Calibri"/>
          <w:color w:val="000000"/>
          <w:sz w:val="20"/>
          <w:szCs w:val="20"/>
          <w:lang w:eastAsia="sl-SI"/>
        </w:rPr>
        <w:t>da ima vlagatelj za izvedbo kulturnega programa urejena soglasja s pristojnimi inštitucijami in lastniki, oz. da je v postopku pridobivanja, v kolikor so le-ta potrebna,</w:t>
      </w:r>
    </w:p>
    <w:p w:rsidR="00474C03" w:rsidRPr="00474C03" w:rsidRDefault="00474C03" w:rsidP="00474C03">
      <w:pPr>
        <w:numPr>
          <w:ilvl w:val="0"/>
          <w:numId w:val="20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474C03">
        <w:rPr>
          <w:rFonts w:ascii="Calibri" w:hAnsi="Calibri" w:cs="Calibri"/>
          <w:color w:val="000000"/>
          <w:sz w:val="20"/>
          <w:szCs w:val="20"/>
          <w:lang w:eastAsia="sl-SI"/>
        </w:rPr>
        <w:t>da za isti namen in upravičene stroške, kot jih uveljavlja po tem razpisu, vlagatelj ni pridobil sredstev oz. da vlagatelj ni v postopku pridobivanja sredstev iz kateregakoli drugega javnega vira (sredstva Občine Jesenice, Republike Slovenije ali evropska sredstva),</w:t>
      </w:r>
    </w:p>
    <w:p w:rsidR="00474C03" w:rsidRPr="00474C03" w:rsidRDefault="00474C03" w:rsidP="00474C03">
      <w:pPr>
        <w:numPr>
          <w:ilvl w:val="0"/>
          <w:numId w:val="20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474C03">
        <w:rPr>
          <w:rFonts w:ascii="Calibri" w:hAnsi="Calibri" w:cs="Calibri"/>
          <w:color w:val="000000"/>
          <w:sz w:val="20"/>
          <w:szCs w:val="20"/>
          <w:lang w:eastAsia="sl-SI"/>
        </w:rPr>
        <w:t>da vlagatelj pretežno deluje v občini Jesenice,</w:t>
      </w:r>
    </w:p>
    <w:p w:rsidR="00474C03" w:rsidRPr="00474C03" w:rsidRDefault="00474C03" w:rsidP="00474C03">
      <w:pPr>
        <w:numPr>
          <w:ilvl w:val="0"/>
          <w:numId w:val="20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474C03">
        <w:rPr>
          <w:rFonts w:ascii="Calibri" w:hAnsi="Calibri" w:cs="Calibri"/>
          <w:color w:val="000000"/>
          <w:sz w:val="20"/>
          <w:szCs w:val="20"/>
          <w:lang w:eastAsia="sl-SI"/>
        </w:rPr>
        <w:t>da vlagatelj opravlja dejavnost na neprofitni osnovi.</w:t>
      </w:r>
    </w:p>
    <w:p w:rsidR="00474C03" w:rsidRPr="00474C03" w:rsidRDefault="00474C03" w:rsidP="00474C03">
      <w:p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</w:p>
    <w:p w:rsidR="00474C03" w:rsidRPr="00474C03" w:rsidRDefault="00474C03" w:rsidP="00474C03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474C03" w:rsidRPr="00474C03" w:rsidRDefault="00474C03" w:rsidP="00474C03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474C03" w:rsidRPr="00474C03" w:rsidRDefault="00474C03" w:rsidP="00474C03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474C03" w:rsidRPr="00474C03" w:rsidRDefault="00474C03" w:rsidP="00474C03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474C03" w:rsidRPr="00474C03" w:rsidRDefault="00474C03" w:rsidP="00474C03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474C03" w:rsidRPr="00474C03" w:rsidRDefault="00474C03" w:rsidP="00474C03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474C03">
        <w:rPr>
          <w:rFonts w:ascii="Calibri" w:hAnsi="Calibri" w:cs="Calibri"/>
          <w:sz w:val="20"/>
          <w:szCs w:val="20"/>
          <w:lang w:eastAsia="sl-SI"/>
        </w:rPr>
        <w:t xml:space="preserve">Kraj:  </w:t>
      </w:r>
      <w:r w:rsidRPr="00474C03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474C03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474C03">
        <w:rPr>
          <w:rFonts w:ascii="Calibri" w:hAnsi="Calibri" w:cs="Calibri"/>
          <w:sz w:val="20"/>
          <w:szCs w:val="20"/>
          <w:lang w:eastAsia="sl-SI"/>
        </w:rPr>
      </w:r>
      <w:r w:rsidRPr="00474C03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474C03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474C03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474C03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474C03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474C03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474C03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474C03" w:rsidRPr="00474C03" w:rsidRDefault="00474C03" w:rsidP="00474C03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474C03">
        <w:rPr>
          <w:rFonts w:ascii="Calibri" w:hAnsi="Calibri" w:cs="Calibri"/>
          <w:sz w:val="20"/>
          <w:szCs w:val="20"/>
          <w:lang w:eastAsia="sl-SI"/>
        </w:rPr>
        <w:t xml:space="preserve">Datum: </w:t>
      </w:r>
      <w:r w:rsidRPr="00474C03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474C03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474C03">
        <w:rPr>
          <w:rFonts w:ascii="Calibri" w:hAnsi="Calibri" w:cs="Calibri"/>
          <w:sz w:val="20"/>
          <w:szCs w:val="20"/>
          <w:lang w:eastAsia="sl-SI"/>
        </w:rPr>
      </w:r>
      <w:r w:rsidRPr="00474C03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474C03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474C03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474C03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474C03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474C03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474C03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474C03" w:rsidRPr="00474C03" w:rsidRDefault="00474C03" w:rsidP="00474C03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474C03">
        <w:rPr>
          <w:rFonts w:ascii="Calibri" w:hAnsi="Calibri" w:cs="Calibri"/>
          <w:sz w:val="20"/>
          <w:szCs w:val="20"/>
          <w:lang w:eastAsia="sl-SI"/>
        </w:rPr>
        <w:t xml:space="preserve">Ime in priimek zakonitega zastopnika vlagatelja: </w:t>
      </w:r>
      <w:r w:rsidRPr="00474C03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474C03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474C03">
        <w:rPr>
          <w:rFonts w:ascii="Calibri" w:hAnsi="Calibri" w:cs="Calibri"/>
          <w:sz w:val="20"/>
          <w:szCs w:val="20"/>
          <w:lang w:eastAsia="sl-SI"/>
        </w:rPr>
      </w:r>
      <w:r w:rsidRPr="00474C03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474C03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474C03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474C03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474C03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474C03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474C03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474C03" w:rsidRPr="00474C03" w:rsidRDefault="00474C03" w:rsidP="00474C03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474C03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474C03" w:rsidRPr="00474C03" w:rsidRDefault="00474C03" w:rsidP="00474C03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474C03" w:rsidRPr="00474C03" w:rsidRDefault="00474C03" w:rsidP="00474C03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474C03">
        <w:rPr>
          <w:rFonts w:ascii="Calibri" w:hAnsi="Calibri" w:cs="Calibri"/>
          <w:sz w:val="20"/>
          <w:szCs w:val="20"/>
          <w:lang w:eastAsia="sl-SI"/>
        </w:rPr>
        <w:t xml:space="preserve">Žig: </w:t>
      </w:r>
    </w:p>
    <w:p w:rsidR="00B74B77" w:rsidRDefault="00B74B77">
      <w:p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>
        <w:rPr>
          <w:rFonts w:ascii="Calibri" w:hAnsi="Calibri" w:cs="Calibri"/>
          <w:b/>
          <w:sz w:val="28"/>
          <w:szCs w:val="28"/>
          <w:lang w:eastAsia="sl-SI"/>
        </w:rPr>
        <w:br w:type="page"/>
      </w:r>
    </w:p>
    <w:p w:rsidR="00474C03" w:rsidRPr="00474C03" w:rsidRDefault="00AF7107" w:rsidP="00474C03">
      <w:pPr>
        <w:suppressAutoHyphens w:val="0"/>
        <w:spacing w:after="160" w:line="259" w:lineRule="auto"/>
        <w:jc w:val="both"/>
        <w:rPr>
          <w:rFonts w:ascii="Calibri" w:hAnsi="Calibri" w:cs="Calibri"/>
          <w:b/>
          <w:sz w:val="28"/>
          <w:szCs w:val="28"/>
          <w:lang w:eastAsia="sl-SI"/>
        </w:rPr>
      </w:pPr>
      <w:r>
        <w:rPr>
          <w:rFonts w:ascii="Calibri" w:hAnsi="Calibri" w:cs="Calibri"/>
          <w:b/>
          <w:sz w:val="28"/>
          <w:szCs w:val="28"/>
          <w:lang w:eastAsia="sl-SI"/>
        </w:rPr>
        <w:lastRenderedPageBreak/>
        <w:t>2. 1 PROGRAM ZA LETO 2026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474C03" w:rsidRPr="00474C03" w:rsidTr="00474C03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A – KADROVSKI SKLOP</w:t>
            </w:r>
          </w:p>
        </w:tc>
      </w:tr>
      <w:tr w:rsidR="00474C03" w:rsidRPr="00474C03" w:rsidTr="00B74B77">
        <w:trPr>
          <w:cantSplit/>
          <w:trHeight w:val="567"/>
        </w:trPr>
        <w:tc>
          <w:tcPr>
            <w:tcW w:w="9209" w:type="dxa"/>
            <w:vAlign w:val="center"/>
          </w:tcPr>
          <w:p w:rsidR="00474C03" w:rsidRPr="00474C03" w:rsidRDefault="00474C03" w:rsidP="00474C03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Število članov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(evidentirano v urejeni evidenci članstva društva)</w:t>
            </w:r>
          </w:p>
          <w:p w:rsidR="00474C03" w:rsidRPr="00474C03" w:rsidRDefault="00474C03" w:rsidP="00474C0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474C03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50 članov in več</w:t>
            </w:r>
          </w:p>
          <w:p w:rsidR="00474C03" w:rsidRPr="00474C03" w:rsidRDefault="00474C03" w:rsidP="00474C0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474C03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20 do 49 članov</w:t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474C03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do 19 članov</w:t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474C03" w:rsidRPr="00474C03" w:rsidTr="00B74B77">
        <w:trPr>
          <w:cantSplit/>
          <w:trHeight w:val="567"/>
        </w:trPr>
        <w:tc>
          <w:tcPr>
            <w:tcW w:w="9209" w:type="dxa"/>
            <w:vAlign w:val="center"/>
          </w:tcPr>
          <w:p w:rsidR="00474C03" w:rsidRPr="00474C03" w:rsidRDefault="00474C03" w:rsidP="00474C03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Vsaj 2/3 članov z zaključeno najmanj nižjo izobrazbo glasbene smeri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474C03" w:rsidRPr="00474C03" w:rsidRDefault="00474C03" w:rsidP="00474C03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474C03" w:rsidRPr="00474C03" w:rsidTr="00B74B77">
        <w:trPr>
          <w:cantSplit/>
          <w:trHeight w:val="567"/>
        </w:trPr>
        <w:tc>
          <w:tcPr>
            <w:tcW w:w="9209" w:type="dxa"/>
            <w:vAlign w:val="center"/>
          </w:tcPr>
          <w:p w:rsidR="00474C03" w:rsidRPr="00474C03" w:rsidRDefault="00474C03" w:rsidP="00474C03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Zastopanost podmladka v orkestru in vključenost teh v program izobraževanja na vsaj nižji glasbeni šoli</w:t>
            </w:r>
          </w:p>
          <w:p w:rsidR="00474C03" w:rsidRPr="00474C03" w:rsidRDefault="00474C03" w:rsidP="00474C03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474C03" w:rsidRPr="00474C03" w:rsidTr="00B74B77">
        <w:trPr>
          <w:cantSplit/>
          <w:trHeight w:val="567"/>
        </w:trPr>
        <w:tc>
          <w:tcPr>
            <w:tcW w:w="9209" w:type="dxa"/>
            <w:vAlign w:val="center"/>
          </w:tcPr>
          <w:p w:rsidR="00474C03" w:rsidRPr="00474C03" w:rsidRDefault="00474C03" w:rsidP="00474C03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Dirigent ima zaključeno akademsko izobrazbo glasbene smeri </w:t>
            </w:r>
          </w:p>
          <w:p w:rsidR="00474C03" w:rsidRPr="00474C03" w:rsidRDefault="00474C03" w:rsidP="00474C03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DA*               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  <w:p w:rsidR="00474C03" w:rsidRPr="00474C03" w:rsidRDefault="00474C03" w:rsidP="00DA125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*</w:t>
            </w:r>
            <w:r w:rsidR="00DA1254">
              <w:rPr>
                <w:rFonts w:ascii="Calibri" w:hAnsi="Calibri" w:cs="Calibri"/>
                <w:color w:val="FF0000"/>
                <w:sz w:val="20"/>
                <w:szCs w:val="20"/>
                <w:lang w:eastAsia="sl-SI"/>
              </w:rPr>
              <w:t xml:space="preserve"> </w:t>
            </w:r>
            <w:r w:rsidR="00DA1254" w:rsidRPr="00DA1254">
              <w:rPr>
                <w:rFonts w:ascii="Calibri" w:hAnsi="Calibri" w:cs="Calibri"/>
                <w:sz w:val="20"/>
                <w:szCs w:val="20"/>
                <w:lang w:eastAsia="sl-SI"/>
              </w:rPr>
              <w:t>fotokopija dokazila o izobrazbi dirigenta, v kolikor se vlagatelj prijavlja prvič oziroma pri zamenjavi dirigenta od zadnje prijave na javni poziv</w:t>
            </w:r>
          </w:p>
        </w:tc>
      </w:tr>
    </w:tbl>
    <w:p w:rsidR="00474C03" w:rsidRPr="00474C03" w:rsidRDefault="00474C03" w:rsidP="00474C03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474C03" w:rsidRPr="00474C03" w:rsidRDefault="00474C03" w:rsidP="00474C03">
      <w:pPr>
        <w:suppressAutoHyphens w:val="0"/>
        <w:rPr>
          <w:lang w:eastAsia="sl-SI"/>
        </w:rPr>
      </w:pPr>
      <w:r w:rsidRPr="00474C03">
        <w:rPr>
          <w:lang w:eastAsia="sl-SI"/>
        </w:rPr>
        <w:br w:type="page"/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474C03" w:rsidRPr="00474C03" w:rsidTr="00474C03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474C03" w:rsidRPr="00474C03" w:rsidRDefault="00B74B77" w:rsidP="00474C03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lastRenderedPageBreak/>
              <w:t>B</w:t>
            </w:r>
            <w:r w:rsidR="00474C03" w:rsidRPr="00474C03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– PROGRAMSKI SKLOP</w:t>
            </w:r>
          </w:p>
        </w:tc>
      </w:tr>
      <w:tr w:rsidR="00474C03" w:rsidRPr="00474C03" w:rsidTr="00B74B77">
        <w:trPr>
          <w:cantSplit/>
          <w:trHeight w:val="567"/>
        </w:trPr>
        <w:tc>
          <w:tcPr>
            <w:tcW w:w="9209" w:type="dxa"/>
            <w:vAlign w:val="center"/>
          </w:tcPr>
          <w:p w:rsidR="00474C03" w:rsidRPr="00474C03" w:rsidRDefault="00474C03" w:rsidP="00474C03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Število predvidenih brezplačnih nastopov za Občino Jesenice</w:t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nastopa: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nastopa: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nastopa: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nastopa: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nastopa: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nastopa: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nastopa: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nastopa: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nastopa: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nastopa: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nastopa: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nastopa: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nastopa: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nastopa: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nastopa: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nastopa: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nastopa: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nastopa: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nastopa: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nastopa: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nastopa: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nastopa: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474C03" w:rsidRPr="00474C03" w:rsidTr="00B74B77">
        <w:trPr>
          <w:cantSplit/>
          <w:trHeight w:val="567"/>
        </w:trPr>
        <w:tc>
          <w:tcPr>
            <w:tcW w:w="9209" w:type="dxa"/>
            <w:vAlign w:val="center"/>
          </w:tcPr>
          <w:p w:rsidR="00474C03" w:rsidRPr="00474C03" w:rsidRDefault="00474C03" w:rsidP="00474C03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Število predvidenih samostojnih koncertov</w:t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koncerta: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koncerta: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koncerta: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koncerta: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koncerta: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koncerta: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koncerta: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koncerta: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koncerta: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474C03" w:rsidRPr="00474C03" w:rsidTr="00B74B77">
        <w:trPr>
          <w:cantSplit/>
          <w:trHeight w:val="567"/>
        </w:trPr>
        <w:tc>
          <w:tcPr>
            <w:tcW w:w="9209" w:type="dxa"/>
            <w:vAlign w:val="center"/>
          </w:tcPr>
          <w:p w:rsidR="00474C03" w:rsidRPr="00474C03" w:rsidRDefault="00474C03" w:rsidP="00474C03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lastRenderedPageBreak/>
              <w:t>Predvideni ostali nastopi (za širšo javnost in gostovanja)</w:t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nastopa: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nastopa: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nastopa: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nastopa: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nastopa: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nastopa: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nastopa: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nastopa: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nastopa: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nastopa: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nastopa: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nastopa: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nastopa: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Okvirni datum in kraj nastopa: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474C03" w:rsidRPr="00474C03" w:rsidTr="00B74B77">
        <w:trPr>
          <w:cantSplit/>
          <w:trHeight w:val="567"/>
        </w:trPr>
        <w:tc>
          <w:tcPr>
            <w:tcW w:w="9209" w:type="dxa"/>
            <w:vAlign w:val="center"/>
          </w:tcPr>
          <w:p w:rsidR="00474C03" w:rsidRPr="00474C03" w:rsidRDefault="00474C03" w:rsidP="00474C03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Udeležba na tekmovanjih v </w:t>
            </w:r>
            <w:proofErr w:type="spellStart"/>
            <w:r w:rsidRPr="00474C03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soorganizaciji</w:t>
            </w:r>
            <w:proofErr w:type="spellEnd"/>
            <w:r w:rsidRPr="00474C03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JSKD RS in/ali Zveze slovenskih godb v zadnjih treh letih od objave javnega poziva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– DOKAZILO (obvezna priloga)</w:t>
            </w:r>
          </w:p>
          <w:p w:rsidR="00474C03" w:rsidRPr="00474C03" w:rsidRDefault="00550768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>D</w:t>
            </w:r>
            <w:r w:rsidR="00474C03"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atum in kraj udeležbe: </w:t>
            </w:r>
            <w:r w:rsidR="00474C03"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74C03"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74C03"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74C03"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74C03" w:rsidRPr="00474C03">
              <w:rPr>
                <w:lang w:eastAsia="sl-SI"/>
              </w:rPr>
              <w:t> </w:t>
            </w:r>
            <w:r w:rsidR="00474C03" w:rsidRPr="00474C03">
              <w:rPr>
                <w:lang w:eastAsia="sl-SI"/>
              </w:rPr>
              <w:t> </w:t>
            </w:r>
            <w:r w:rsidR="00474C03" w:rsidRPr="00474C03">
              <w:rPr>
                <w:lang w:eastAsia="sl-SI"/>
              </w:rPr>
              <w:t> </w:t>
            </w:r>
            <w:r w:rsidR="00474C03" w:rsidRPr="00474C03">
              <w:rPr>
                <w:lang w:eastAsia="sl-SI"/>
              </w:rPr>
              <w:t> </w:t>
            </w:r>
            <w:r w:rsidR="00474C03" w:rsidRPr="00474C03">
              <w:rPr>
                <w:lang w:eastAsia="sl-SI"/>
              </w:rPr>
              <w:t> </w:t>
            </w:r>
            <w:r w:rsidR="00474C03"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550768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>D</w:t>
            </w:r>
            <w:r w:rsidR="00474C03"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atum in kraj udeležbe: </w:t>
            </w:r>
            <w:r w:rsidR="00474C03"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74C03"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74C03"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74C03"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74C03" w:rsidRPr="00474C03">
              <w:rPr>
                <w:lang w:eastAsia="sl-SI"/>
              </w:rPr>
              <w:t> </w:t>
            </w:r>
            <w:r w:rsidR="00474C03" w:rsidRPr="00474C03">
              <w:rPr>
                <w:lang w:eastAsia="sl-SI"/>
              </w:rPr>
              <w:t> </w:t>
            </w:r>
            <w:r w:rsidR="00474C03" w:rsidRPr="00474C03">
              <w:rPr>
                <w:lang w:eastAsia="sl-SI"/>
              </w:rPr>
              <w:t> </w:t>
            </w:r>
            <w:r w:rsidR="00474C03" w:rsidRPr="00474C03">
              <w:rPr>
                <w:lang w:eastAsia="sl-SI"/>
              </w:rPr>
              <w:t> </w:t>
            </w:r>
            <w:r w:rsidR="00474C03" w:rsidRPr="00474C03">
              <w:rPr>
                <w:lang w:eastAsia="sl-SI"/>
              </w:rPr>
              <w:t> </w:t>
            </w:r>
            <w:r w:rsidR="00474C03"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474C03" w:rsidRPr="00474C03" w:rsidTr="00B74B77">
        <w:trPr>
          <w:cantSplit/>
          <w:trHeight w:val="427"/>
        </w:trPr>
        <w:tc>
          <w:tcPr>
            <w:tcW w:w="9209" w:type="dxa"/>
            <w:vAlign w:val="center"/>
          </w:tcPr>
          <w:p w:rsidR="00474C03" w:rsidRPr="00474C03" w:rsidRDefault="00474C03" w:rsidP="00474C03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Število vaj v trajanju 2 šolskih ur/vajo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(skupne ali </w:t>
            </w:r>
            <w:proofErr w:type="spellStart"/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sekcijske</w:t>
            </w:r>
            <w:proofErr w:type="spellEnd"/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)</w:t>
            </w:r>
          </w:p>
          <w:p w:rsidR="00474C03" w:rsidRPr="00474C03" w:rsidRDefault="00474C03" w:rsidP="00474C0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474C03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80 in več</w:t>
            </w:r>
          </w:p>
          <w:p w:rsidR="00474C03" w:rsidRPr="00474C03" w:rsidRDefault="00474C03" w:rsidP="00474C0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474C03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50 do 79 </w:t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474C03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do 49 </w:t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474C03" w:rsidRPr="00474C03" w:rsidTr="00B74B77">
        <w:trPr>
          <w:cantSplit/>
          <w:trHeight w:val="427"/>
        </w:trPr>
        <w:tc>
          <w:tcPr>
            <w:tcW w:w="9209" w:type="dxa"/>
            <w:vAlign w:val="center"/>
          </w:tcPr>
          <w:p w:rsidR="00474C03" w:rsidRPr="00474C03" w:rsidRDefault="00474C03" w:rsidP="00474C03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Lastna produkcija – premierne izvedbe</w:t>
            </w:r>
          </w:p>
          <w:p w:rsidR="00474C03" w:rsidRPr="00474C03" w:rsidRDefault="00474C03" w:rsidP="00474C0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474C03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najmanj dve premierni izvedbi na letni ravni</w:t>
            </w:r>
          </w:p>
          <w:p w:rsidR="00474C03" w:rsidRPr="00474C03" w:rsidRDefault="00474C03" w:rsidP="00474C0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474C03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najmanj ena premierna izvedba na letni ravni </w:t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474C03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brez premierne izvedbe na letni ravni</w:t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DA1254" w:rsidRPr="00474C03" w:rsidTr="00240685">
        <w:trPr>
          <w:cantSplit/>
          <w:trHeight w:val="567"/>
        </w:trPr>
        <w:tc>
          <w:tcPr>
            <w:tcW w:w="9209" w:type="dxa"/>
            <w:vAlign w:val="center"/>
          </w:tcPr>
          <w:p w:rsidR="00DA1254" w:rsidRPr="00474C03" w:rsidRDefault="00DA1254" w:rsidP="00240685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A1254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Organizacija in izvedba jubilejne prireditve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DA1254" w:rsidRPr="00474C03" w:rsidRDefault="00DA1254" w:rsidP="0024068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  <w:p w:rsidR="00DA1254" w:rsidRPr="00474C03" w:rsidRDefault="00DA1254" w:rsidP="0024068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B74B77" w:rsidRPr="00474C03" w:rsidRDefault="00B74B77" w:rsidP="00B74B77">
      <w:pPr>
        <w:suppressAutoHyphens w:val="0"/>
        <w:spacing w:after="160" w:line="259" w:lineRule="auto"/>
        <w:rPr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474C03" w:rsidRPr="00474C03" w:rsidTr="00474C03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C – OPREMA</w:t>
            </w:r>
          </w:p>
        </w:tc>
      </w:tr>
      <w:tr w:rsidR="00474C03" w:rsidRPr="00474C03" w:rsidTr="00B74B77">
        <w:trPr>
          <w:cantSplit/>
          <w:trHeight w:val="567"/>
        </w:trPr>
        <w:tc>
          <w:tcPr>
            <w:tcW w:w="9209" w:type="dxa"/>
            <w:vAlign w:val="center"/>
          </w:tcPr>
          <w:p w:rsidR="00474C03" w:rsidRPr="00474C03" w:rsidRDefault="00474C03" w:rsidP="00474C03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Zagotovljena instrumentalna oprema (pihala, trobila in tolkala), ki zagotavlja kvaliteto in širok repertoar izvedbe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474C03" w:rsidRPr="00474C03" w:rsidRDefault="00474C03" w:rsidP="00474C03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474C03" w:rsidRPr="00474C03" w:rsidTr="00B74B77">
        <w:trPr>
          <w:cantSplit/>
          <w:trHeight w:val="567"/>
        </w:trPr>
        <w:tc>
          <w:tcPr>
            <w:tcW w:w="9209" w:type="dxa"/>
            <w:vAlign w:val="center"/>
          </w:tcPr>
          <w:p w:rsidR="00474C03" w:rsidRPr="00474C03" w:rsidRDefault="00474C03" w:rsidP="00474C03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Člani so opremljeni z obleko oz. uniformo, ki je primerna za protokolarne in druge nastope</w:t>
            </w:r>
          </w:p>
          <w:p w:rsidR="00474C03" w:rsidRPr="00474C03" w:rsidRDefault="00474C03" w:rsidP="00474C03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204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474C03" w:rsidRPr="00474C03" w:rsidRDefault="00474C03" w:rsidP="00474C03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474C03" w:rsidRPr="00474C03" w:rsidRDefault="00474C03" w:rsidP="00474C03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474C03" w:rsidRPr="00474C03" w:rsidRDefault="00474C03" w:rsidP="00474C03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474C03" w:rsidRPr="00474C03" w:rsidTr="00B74B77">
        <w:trPr>
          <w:cantSplit/>
          <w:trHeight w:val="7526"/>
        </w:trPr>
        <w:tc>
          <w:tcPr>
            <w:tcW w:w="9209" w:type="dxa"/>
          </w:tcPr>
          <w:p w:rsidR="00474C03" w:rsidRPr="00474C03" w:rsidRDefault="00474C03" w:rsidP="00474C03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Morebitna dodatna pojasnila k programu 202</w:t>
            </w:r>
            <w:r w:rsidR="00AF7107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6</w:t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474C03" w:rsidRPr="00474C03" w:rsidRDefault="00474C03" w:rsidP="00474C0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474C03" w:rsidRPr="00474C03" w:rsidRDefault="00474C03" w:rsidP="00474C03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474C03" w:rsidRPr="00474C03" w:rsidRDefault="00474C03" w:rsidP="00474C03">
      <w:pPr>
        <w:suppressAutoHyphens w:val="0"/>
        <w:spacing w:after="160" w:line="259" w:lineRule="auto"/>
        <w:rPr>
          <w:rFonts w:ascii="Calibri" w:hAnsi="Calibri" w:cs="Calibri"/>
          <w:sz w:val="20"/>
          <w:szCs w:val="20"/>
          <w:lang w:eastAsia="sl-SI"/>
        </w:rPr>
      </w:pPr>
      <w:r w:rsidRPr="00474C03">
        <w:rPr>
          <w:rFonts w:ascii="Calibri" w:hAnsi="Calibri" w:cs="Calibri"/>
          <w:sz w:val="20"/>
          <w:szCs w:val="20"/>
          <w:lang w:eastAsia="sl-SI"/>
        </w:rPr>
        <w:br w:type="page"/>
      </w:r>
    </w:p>
    <w:p w:rsidR="00474C03" w:rsidRPr="00474C03" w:rsidRDefault="00474C03" w:rsidP="00474C03">
      <w:pPr>
        <w:numPr>
          <w:ilvl w:val="0"/>
          <w:numId w:val="30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474C03">
        <w:rPr>
          <w:rFonts w:ascii="Calibri" w:hAnsi="Calibri" w:cs="Calibri"/>
          <w:b/>
          <w:sz w:val="28"/>
          <w:szCs w:val="28"/>
          <w:lang w:eastAsia="sl-SI"/>
        </w:rPr>
        <w:lastRenderedPageBreak/>
        <w:t>FINANČNI NAČRT PROGRAMA</w:t>
      </w:r>
    </w:p>
    <w:p w:rsidR="00474C03" w:rsidRPr="00474C03" w:rsidRDefault="00474C03" w:rsidP="00474C03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pPr w:leftFromText="141" w:rightFromText="141" w:vertAnchor="text" w:tblpY="1"/>
        <w:tblOverlap w:val="never"/>
        <w:tblW w:w="8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2121"/>
        <w:gridCol w:w="2121"/>
      </w:tblGrid>
      <w:tr w:rsidR="00474C03" w:rsidRPr="00474C03" w:rsidTr="00B74B77">
        <w:tc>
          <w:tcPr>
            <w:tcW w:w="3828" w:type="dxa"/>
            <w:shd w:val="clear" w:color="auto" w:fill="E0E0E0"/>
            <w:vAlign w:val="bottom"/>
          </w:tcPr>
          <w:p w:rsidR="00474C03" w:rsidRPr="00474C03" w:rsidRDefault="00474C03" w:rsidP="00474C0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ODHODKI PROGRAMA</w:t>
            </w:r>
          </w:p>
        </w:tc>
        <w:tc>
          <w:tcPr>
            <w:tcW w:w="2121" w:type="dxa"/>
            <w:shd w:val="clear" w:color="auto" w:fill="E0E0E0"/>
          </w:tcPr>
          <w:p w:rsidR="00474C03" w:rsidRPr="00474C03" w:rsidRDefault="00F40AB9" w:rsidP="00AF7107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REALIZACIJA 202</w:t>
            </w:r>
            <w:r w:rsidR="00AF7107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5</w:t>
            </w:r>
            <w:r w:rsidR="00474C03" w:rsidRPr="00474C03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 (€)</w:t>
            </w:r>
          </w:p>
        </w:tc>
        <w:tc>
          <w:tcPr>
            <w:tcW w:w="2121" w:type="dxa"/>
            <w:shd w:val="clear" w:color="auto" w:fill="E0E0E0"/>
          </w:tcPr>
          <w:p w:rsidR="00474C03" w:rsidRPr="00474C03" w:rsidRDefault="00A80F12" w:rsidP="00AF7107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PLAN 202</w:t>
            </w:r>
            <w:r w:rsidR="00AF7107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6</w:t>
            </w:r>
            <w:r w:rsidR="00474C03" w:rsidRPr="00474C03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 (€)</w:t>
            </w:r>
          </w:p>
        </w:tc>
      </w:tr>
      <w:tr w:rsidR="00474C03" w:rsidRPr="00474C03" w:rsidTr="00B74B77">
        <w:tc>
          <w:tcPr>
            <w:tcW w:w="3828" w:type="dxa"/>
            <w:vAlign w:val="bottom"/>
          </w:tcPr>
          <w:p w:rsidR="00474C03" w:rsidRPr="00474C03" w:rsidRDefault="00474C03" w:rsidP="00474C0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1 Programski materialni stroški</w:t>
            </w:r>
          </w:p>
        </w:tc>
        <w:tc>
          <w:tcPr>
            <w:tcW w:w="2121" w:type="dxa"/>
          </w:tcPr>
          <w:p w:rsidR="00474C03" w:rsidRPr="00474C03" w:rsidRDefault="00474C03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121" w:type="dxa"/>
          </w:tcPr>
          <w:p w:rsidR="00474C03" w:rsidRPr="00474C03" w:rsidRDefault="00474C03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474C03" w:rsidRPr="00474C03" w:rsidTr="00B74B77">
        <w:tc>
          <w:tcPr>
            <w:tcW w:w="3828" w:type="dxa"/>
          </w:tcPr>
          <w:p w:rsidR="00474C03" w:rsidRPr="00474C03" w:rsidRDefault="00474C03" w:rsidP="00474C03">
            <w:pPr>
              <w:numPr>
                <w:ilvl w:val="0"/>
                <w:numId w:val="2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avtorski honorarji</w:t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74C03" w:rsidRPr="00474C03" w:rsidTr="00B74B77">
        <w:tc>
          <w:tcPr>
            <w:tcW w:w="3828" w:type="dxa"/>
          </w:tcPr>
          <w:p w:rsidR="00474C03" w:rsidRPr="00474C03" w:rsidRDefault="00474C03" w:rsidP="00474C03">
            <w:pPr>
              <w:numPr>
                <w:ilvl w:val="0"/>
                <w:numId w:val="2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pogodbeno delo</w:t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74C03" w:rsidRPr="00474C03" w:rsidTr="00B74B77">
        <w:tc>
          <w:tcPr>
            <w:tcW w:w="3828" w:type="dxa"/>
          </w:tcPr>
          <w:p w:rsidR="00474C03" w:rsidRPr="00474C03" w:rsidRDefault="00474C03" w:rsidP="00474C03">
            <w:pPr>
              <w:numPr>
                <w:ilvl w:val="0"/>
                <w:numId w:val="2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potni stroški </w:t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74C03" w:rsidRPr="00474C03" w:rsidTr="00B74B77">
        <w:tc>
          <w:tcPr>
            <w:tcW w:w="3828" w:type="dxa"/>
          </w:tcPr>
          <w:p w:rsidR="00474C03" w:rsidRPr="00474C03" w:rsidRDefault="00474C03" w:rsidP="00474C03">
            <w:pPr>
              <w:numPr>
                <w:ilvl w:val="0"/>
                <w:numId w:val="28"/>
              </w:num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prehrana in bivanje</w:t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74C03" w:rsidRPr="00474C03" w:rsidTr="00B74B77">
        <w:tc>
          <w:tcPr>
            <w:tcW w:w="3828" w:type="dxa"/>
          </w:tcPr>
          <w:p w:rsidR="00474C03" w:rsidRPr="00474C03" w:rsidRDefault="00474C03" w:rsidP="00474C03">
            <w:pPr>
              <w:numPr>
                <w:ilvl w:val="0"/>
                <w:numId w:val="28"/>
              </w:num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najem dvorane za nastope</w:t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74C03" w:rsidRPr="00474C03" w:rsidTr="00B74B77">
        <w:tc>
          <w:tcPr>
            <w:tcW w:w="3828" w:type="dxa"/>
          </w:tcPr>
          <w:p w:rsidR="00474C03" w:rsidRPr="00474C03" w:rsidRDefault="00474C03" w:rsidP="00474C03">
            <w:pPr>
              <w:numPr>
                <w:ilvl w:val="0"/>
                <w:numId w:val="29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popravilo inštrumentov</w:t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74C03" w:rsidRPr="00474C03" w:rsidTr="00B74B77">
        <w:tc>
          <w:tcPr>
            <w:tcW w:w="3828" w:type="dxa"/>
          </w:tcPr>
          <w:p w:rsidR="00474C03" w:rsidRPr="00474C03" w:rsidRDefault="00474C03" w:rsidP="00474C03">
            <w:pPr>
              <w:numPr>
                <w:ilvl w:val="0"/>
                <w:numId w:val="29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pisarniški material</w:t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74C03" w:rsidRPr="00474C03" w:rsidTr="00B74B77">
        <w:tc>
          <w:tcPr>
            <w:tcW w:w="3828" w:type="dxa"/>
          </w:tcPr>
          <w:p w:rsidR="00474C03" w:rsidRPr="00474C03" w:rsidRDefault="00474C03" w:rsidP="00474C03">
            <w:pPr>
              <w:numPr>
                <w:ilvl w:val="0"/>
                <w:numId w:val="29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stroški plačil. prometa</w:t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74C03" w:rsidRPr="00474C03" w:rsidTr="00B74B77">
        <w:tc>
          <w:tcPr>
            <w:tcW w:w="3828" w:type="dxa"/>
          </w:tcPr>
          <w:p w:rsidR="00474C03" w:rsidRPr="00474C03" w:rsidRDefault="00474C03" w:rsidP="00474C03">
            <w:pPr>
              <w:numPr>
                <w:ilvl w:val="0"/>
                <w:numId w:val="29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vzdrževanje osnovnih sredstev</w:t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74C03" w:rsidRPr="00474C03" w:rsidTr="00B74B77">
        <w:tc>
          <w:tcPr>
            <w:tcW w:w="3828" w:type="dxa"/>
          </w:tcPr>
          <w:p w:rsidR="00474C03" w:rsidRPr="00474C03" w:rsidRDefault="00550768" w:rsidP="00474C03">
            <w:pPr>
              <w:numPr>
                <w:ilvl w:val="0"/>
                <w:numId w:val="29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74C03" w:rsidRPr="00474C03" w:rsidTr="00B74B77">
        <w:tc>
          <w:tcPr>
            <w:tcW w:w="3828" w:type="dxa"/>
            <w:vAlign w:val="bottom"/>
          </w:tcPr>
          <w:p w:rsidR="00474C03" w:rsidRPr="00474C03" w:rsidRDefault="00550768" w:rsidP="00474C03">
            <w:pPr>
              <w:numPr>
                <w:ilvl w:val="0"/>
                <w:numId w:val="27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74C03" w:rsidRPr="00474C03" w:rsidTr="00B74B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4C03" w:rsidRPr="00474C03" w:rsidRDefault="00550768" w:rsidP="00474C03">
            <w:pPr>
              <w:numPr>
                <w:ilvl w:val="0"/>
                <w:numId w:val="27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74C03" w:rsidRPr="00474C03" w:rsidTr="00B74B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4C03" w:rsidRPr="00474C03" w:rsidRDefault="00550768" w:rsidP="00474C03">
            <w:pPr>
              <w:numPr>
                <w:ilvl w:val="0"/>
                <w:numId w:val="27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74C03" w:rsidRPr="00474C03" w:rsidTr="00B74B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4C03" w:rsidRPr="00474C03" w:rsidRDefault="00474C03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3" w:rsidRPr="00474C03" w:rsidRDefault="00474C03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3" w:rsidRPr="00474C03" w:rsidRDefault="00474C03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474C03" w:rsidRPr="00474C03" w:rsidTr="00B74B77">
        <w:tc>
          <w:tcPr>
            <w:tcW w:w="3828" w:type="dxa"/>
            <w:vAlign w:val="bottom"/>
          </w:tcPr>
          <w:p w:rsidR="00474C03" w:rsidRPr="00474C03" w:rsidRDefault="00474C03" w:rsidP="00474C0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2 Splošni obratovalni stroški</w:t>
            </w:r>
          </w:p>
        </w:tc>
        <w:tc>
          <w:tcPr>
            <w:tcW w:w="2121" w:type="dxa"/>
          </w:tcPr>
          <w:p w:rsidR="00474C03" w:rsidRPr="00474C03" w:rsidRDefault="00474C03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121" w:type="dxa"/>
          </w:tcPr>
          <w:p w:rsidR="00474C03" w:rsidRPr="00474C03" w:rsidRDefault="00474C03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474C03" w:rsidRPr="00474C03" w:rsidTr="00B74B77">
        <w:tc>
          <w:tcPr>
            <w:tcW w:w="3828" w:type="dxa"/>
          </w:tcPr>
          <w:p w:rsidR="00474C03" w:rsidRPr="00474C03" w:rsidRDefault="00474C03" w:rsidP="00474C03">
            <w:pPr>
              <w:numPr>
                <w:ilvl w:val="0"/>
                <w:numId w:val="2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elektrika</w:t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74C03" w:rsidRPr="00474C03" w:rsidTr="00B74B77">
        <w:tc>
          <w:tcPr>
            <w:tcW w:w="3828" w:type="dxa"/>
          </w:tcPr>
          <w:p w:rsidR="00474C03" w:rsidRPr="00474C03" w:rsidRDefault="00474C03" w:rsidP="00474C03">
            <w:pPr>
              <w:numPr>
                <w:ilvl w:val="0"/>
                <w:numId w:val="2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ogrevanje</w:t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74C03" w:rsidRPr="00474C03" w:rsidTr="00B74B77">
        <w:tc>
          <w:tcPr>
            <w:tcW w:w="3828" w:type="dxa"/>
          </w:tcPr>
          <w:p w:rsidR="00474C03" w:rsidRPr="00474C03" w:rsidRDefault="00474C03" w:rsidP="00474C03">
            <w:pPr>
              <w:numPr>
                <w:ilvl w:val="0"/>
                <w:numId w:val="2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čistila </w:t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74C03" w:rsidRPr="00474C03" w:rsidTr="00B74B77">
        <w:tc>
          <w:tcPr>
            <w:tcW w:w="3828" w:type="dxa"/>
          </w:tcPr>
          <w:p w:rsidR="00474C03" w:rsidRPr="00474C03" w:rsidRDefault="00474C03" w:rsidP="00474C03">
            <w:pPr>
              <w:numPr>
                <w:ilvl w:val="0"/>
                <w:numId w:val="28"/>
              </w:num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vzdrževanje godbenih prostorov</w:t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74C03" w:rsidRPr="00474C03" w:rsidTr="00B74B77">
        <w:tc>
          <w:tcPr>
            <w:tcW w:w="3828" w:type="dxa"/>
          </w:tcPr>
          <w:p w:rsidR="00474C03" w:rsidRPr="00474C03" w:rsidRDefault="00550768" w:rsidP="00474C03">
            <w:pPr>
              <w:numPr>
                <w:ilvl w:val="0"/>
                <w:numId w:val="29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74C03" w:rsidRPr="00474C03" w:rsidTr="00B74B77">
        <w:tc>
          <w:tcPr>
            <w:tcW w:w="3828" w:type="dxa"/>
            <w:vAlign w:val="bottom"/>
          </w:tcPr>
          <w:p w:rsidR="00474C03" w:rsidRPr="00474C03" w:rsidRDefault="00550768" w:rsidP="00474C03">
            <w:pPr>
              <w:numPr>
                <w:ilvl w:val="0"/>
                <w:numId w:val="27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74C03" w:rsidRPr="00474C03" w:rsidTr="00B74B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4C03" w:rsidRPr="00474C03" w:rsidRDefault="00550768" w:rsidP="00474C03">
            <w:pPr>
              <w:numPr>
                <w:ilvl w:val="0"/>
                <w:numId w:val="27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74C03" w:rsidRPr="00474C03" w:rsidTr="00B74B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4C03" w:rsidRPr="00474C03" w:rsidRDefault="00550768" w:rsidP="00474C03">
            <w:pPr>
              <w:numPr>
                <w:ilvl w:val="0"/>
                <w:numId w:val="27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74C03" w:rsidRPr="00474C03" w:rsidTr="00B74B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4C03" w:rsidRPr="00474C03" w:rsidRDefault="00550768" w:rsidP="00474C03">
            <w:pPr>
              <w:numPr>
                <w:ilvl w:val="0"/>
                <w:numId w:val="27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74C03" w:rsidRPr="00474C03" w:rsidTr="00B74B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4C03" w:rsidRPr="00474C03" w:rsidRDefault="00474C03" w:rsidP="00474C03">
            <w:pPr>
              <w:suppressAutoHyphens w:val="0"/>
              <w:jc w:val="both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3 Nakup oblek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3" w:rsidRPr="00474C03" w:rsidRDefault="00474C03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3" w:rsidRPr="00474C03" w:rsidRDefault="00474C03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474C03" w:rsidRPr="00474C03" w:rsidTr="00B74B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4C03" w:rsidRPr="00474C03" w:rsidRDefault="00550768" w:rsidP="00474C03">
            <w:pPr>
              <w:numPr>
                <w:ilvl w:val="0"/>
                <w:numId w:val="27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6C5E40" w:rsidRPr="00474C03" w:rsidTr="00B74B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E40" w:rsidRPr="00474C03" w:rsidRDefault="006C5E40" w:rsidP="006C5E40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4</w:t>
            </w:r>
            <w:r w:rsidRPr="00474C03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Ostalo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40" w:rsidRPr="00474C03" w:rsidRDefault="006C5E40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40" w:rsidRPr="00474C03" w:rsidRDefault="006C5E40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6C5E40" w:rsidRPr="00474C03" w:rsidTr="00B74B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E40" w:rsidRPr="00474C03" w:rsidRDefault="00942465" w:rsidP="00474C03">
            <w:pPr>
              <w:numPr>
                <w:ilvl w:val="0"/>
                <w:numId w:val="27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40" w:rsidRPr="00474C03" w:rsidRDefault="006C5E40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40" w:rsidRPr="00474C03" w:rsidRDefault="006C5E40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6C5E40" w:rsidRPr="00474C03" w:rsidTr="00B74B7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E40" w:rsidRPr="00474C03" w:rsidRDefault="00942465" w:rsidP="00474C03">
            <w:pPr>
              <w:numPr>
                <w:ilvl w:val="0"/>
                <w:numId w:val="27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40" w:rsidRPr="00474C03" w:rsidRDefault="006C5E40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40" w:rsidRPr="00474C03" w:rsidRDefault="006C5E40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74C03" w:rsidRPr="00474C03" w:rsidTr="00474C03">
        <w:tc>
          <w:tcPr>
            <w:tcW w:w="3828" w:type="dxa"/>
            <w:shd w:val="clear" w:color="auto" w:fill="D9D9D9"/>
            <w:vAlign w:val="bottom"/>
          </w:tcPr>
          <w:p w:rsidR="00474C03" w:rsidRPr="00474C03" w:rsidRDefault="00474C03" w:rsidP="00474C0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2121" w:type="dxa"/>
            <w:shd w:val="clear" w:color="auto" w:fill="D9D9D9"/>
          </w:tcPr>
          <w:p w:rsidR="00474C03" w:rsidRPr="00942465" w:rsidRDefault="00B74B77" w:rsidP="00474C0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  <w:shd w:val="clear" w:color="auto" w:fill="D9D9D9"/>
          </w:tcPr>
          <w:p w:rsidR="00474C03" w:rsidRPr="00942465" w:rsidRDefault="00B74B77" w:rsidP="00474C0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5B6AD6" w:rsidRPr="00474C03" w:rsidRDefault="00474C03" w:rsidP="00474C03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  <w:r w:rsidRPr="00474C03">
        <w:rPr>
          <w:rFonts w:ascii="Calibri" w:hAnsi="Calibri" w:cs="Calibri"/>
          <w:sz w:val="20"/>
          <w:szCs w:val="20"/>
          <w:lang w:eastAsia="sl-SI"/>
        </w:rPr>
        <w:br w:type="textWrapping" w:clear="all"/>
      </w:r>
    </w:p>
    <w:tbl>
      <w:tblPr>
        <w:tblW w:w="8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2121"/>
        <w:gridCol w:w="2121"/>
      </w:tblGrid>
      <w:tr w:rsidR="00474C03" w:rsidRPr="00474C03" w:rsidTr="00B74B77">
        <w:tc>
          <w:tcPr>
            <w:tcW w:w="3828" w:type="dxa"/>
            <w:shd w:val="clear" w:color="auto" w:fill="E0E0E0"/>
            <w:vAlign w:val="bottom"/>
          </w:tcPr>
          <w:p w:rsidR="00474C03" w:rsidRPr="00474C03" w:rsidRDefault="00474C03" w:rsidP="00474C0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PRIHODKI PROGRAMA</w:t>
            </w:r>
          </w:p>
        </w:tc>
        <w:tc>
          <w:tcPr>
            <w:tcW w:w="2121" w:type="dxa"/>
            <w:shd w:val="clear" w:color="auto" w:fill="E0E0E0"/>
          </w:tcPr>
          <w:p w:rsidR="00474C03" w:rsidRPr="00474C03" w:rsidRDefault="00F40AB9" w:rsidP="00AF7107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REALIZACIJA 202</w:t>
            </w:r>
            <w:r w:rsidR="00AF7107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5</w:t>
            </w:r>
            <w:r w:rsidR="00474C03" w:rsidRPr="00474C03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 (€)</w:t>
            </w:r>
          </w:p>
        </w:tc>
        <w:tc>
          <w:tcPr>
            <w:tcW w:w="2121" w:type="dxa"/>
            <w:shd w:val="clear" w:color="auto" w:fill="E0E0E0"/>
          </w:tcPr>
          <w:p w:rsidR="00474C03" w:rsidRPr="00474C03" w:rsidRDefault="00A80F12" w:rsidP="00AF7107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PLAN 202</w:t>
            </w:r>
            <w:r w:rsidR="00AF7107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6</w:t>
            </w:r>
            <w:r w:rsidR="00474C03" w:rsidRPr="00474C03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 (€)</w:t>
            </w:r>
          </w:p>
        </w:tc>
      </w:tr>
      <w:tr w:rsidR="00474C03" w:rsidRPr="00474C03" w:rsidTr="00B74B77">
        <w:tc>
          <w:tcPr>
            <w:tcW w:w="3828" w:type="dxa"/>
          </w:tcPr>
          <w:p w:rsidR="00474C03" w:rsidRPr="00474C03" w:rsidRDefault="00474C03" w:rsidP="00474C0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Javni sklad za kulturne dejavnosti</w:t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74C03" w:rsidRPr="00474C03" w:rsidTr="00B74B77">
        <w:tc>
          <w:tcPr>
            <w:tcW w:w="3828" w:type="dxa"/>
          </w:tcPr>
          <w:p w:rsidR="00474C03" w:rsidRPr="00474C03" w:rsidRDefault="00474C03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Ministrstvo za kulturo</w:t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74C03" w:rsidRPr="00474C03" w:rsidTr="00B74B77">
        <w:tc>
          <w:tcPr>
            <w:tcW w:w="3828" w:type="dxa"/>
          </w:tcPr>
          <w:p w:rsidR="00474C03" w:rsidRPr="00474C03" w:rsidRDefault="00474C03" w:rsidP="00474C03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Občina Jesenice</w:t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74C03" w:rsidRPr="00474C03" w:rsidTr="00B74B77">
        <w:tc>
          <w:tcPr>
            <w:tcW w:w="3828" w:type="dxa"/>
          </w:tcPr>
          <w:p w:rsidR="00474C03" w:rsidRPr="00474C03" w:rsidRDefault="00474C03" w:rsidP="00474C03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Občina Kranjska Gora</w:t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Start w:id="11" w:name="_GoBack"/>
            <w:bookmarkEnd w:id="11"/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74C03" w:rsidRPr="00474C03" w:rsidTr="00B74B77">
        <w:tc>
          <w:tcPr>
            <w:tcW w:w="3828" w:type="dxa"/>
          </w:tcPr>
          <w:p w:rsidR="00474C03" w:rsidRPr="00474C03" w:rsidRDefault="00474C03" w:rsidP="00474C03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Sponzorstva</w:t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74C03" w:rsidRPr="00474C03" w:rsidTr="00B74B77">
        <w:tc>
          <w:tcPr>
            <w:tcW w:w="3828" w:type="dxa"/>
          </w:tcPr>
          <w:p w:rsidR="00474C03" w:rsidRPr="00474C03" w:rsidRDefault="00474C03" w:rsidP="00474C03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Donatorstva</w:t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74C03" w:rsidRPr="00474C03" w:rsidTr="00B74B77">
        <w:tc>
          <w:tcPr>
            <w:tcW w:w="3828" w:type="dxa"/>
          </w:tcPr>
          <w:p w:rsidR="00474C03" w:rsidRPr="00474C03" w:rsidRDefault="00474C03" w:rsidP="00474C03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Članarine</w:t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74C03" w:rsidRPr="00474C03" w:rsidTr="00B74B77">
        <w:tc>
          <w:tcPr>
            <w:tcW w:w="3828" w:type="dxa"/>
          </w:tcPr>
          <w:p w:rsidR="00474C03" w:rsidRPr="00474C03" w:rsidRDefault="00474C03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Vstopnine</w:t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74C03" w:rsidRPr="00474C03" w:rsidTr="00B74B77">
        <w:tc>
          <w:tcPr>
            <w:tcW w:w="3828" w:type="dxa"/>
          </w:tcPr>
          <w:p w:rsidR="00474C03" w:rsidRPr="00474C03" w:rsidRDefault="00474C03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Drugo</w:t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74C03" w:rsidRPr="00474C03" w:rsidTr="00B74B77">
        <w:tc>
          <w:tcPr>
            <w:tcW w:w="3828" w:type="dxa"/>
          </w:tcPr>
          <w:p w:rsidR="00474C03" w:rsidRPr="00474C03" w:rsidRDefault="00550768" w:rsidP="00474C03">
            <w:pPr>
              <w:numPr>
                <w:ilvl w:val="0"/>
                <w:numId w:val="27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74C03" w:rsidRPr="00474C03" w:rsidTr="00B74B77">
        <w:tc>
          <w:tcPr>
            <w:tcW w:w="3828" w:type="dxa"/>
          </w:tcPr>
          <w:p w:rsidR="00474C03" w:rsidRPr="00474C03" w:rsidRDefault="00550768" w:rsidP="00474C03">
            <w:pPr>
              <w:numPr>
                <w:ilvl w:val="0"/>
                <w:numId w:val="27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</w:tcPr>
          <w:p w:rsidR="00474C03" w:rsidRPr="00474C03" w:rsidRDefault="00B74B77" w:rsidP="00474C0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474C03" w:rsidRPr="00474C03" w:rsidTr="00474C03">
        <w:tc>
          <w:tcPr>
            <w:tcW w:w="3828" w:type="dxa"/>
            <w:shd w:val="clear" w:color="auto" w:fill="D9D9D9"/>
            <w:vAlign w:val="bottom"/>
          </w:tcPr>
          <w:p w:rsidR="00474C03" w:rsidRPr="00474C03" w:rsidRDefault="00474C03" w:rsidP="00474C0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2121" w:type="dxa"/>
            <w:shd w:val="clear" w:color="auto" w:fill="D9D9D9"/>
          </w:tcPr>
          <w:p w:rsidR="00474C03" w:rsidRPr="00942465" w:rsidRDefault="00B74B77" w:rsidP="00474C0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121" w:type="dxa"/>
            <w:shd w:val="clear" w:color="auto" w:fill="D9D9D9"/>
          </w:tcPr>
          <w:p w:rsidR="00474C03" w:rsidRPr="00942465" w:rsidRDefault="00B74B77" w:rsidP="00474C0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94246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6C5E40" w:rsidRDefault="006C5E40">
      <w:p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</w:p>
    <w:p w:rsidR="00B74B77" w:rsidRPr="00DA1254" w:rsidRDefault="00B74B77" w:rsidP="00DA1254">
      <w:pPr>
        <w:tabs>
          <w:tab w:val="left" w:pos="8168"/>
        </w:tabs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  <w:r w:rsidRPr="00474C03">
        <w:rPr>
          <w:rFonts w:ascii="Calibri" w:hAnsi="Calibri" w:cs="Calibri"/>
          <w:b/>
          <w:sz w:val="22"/>
          <w:szCs w:val="22"/>
          <w:lang w:eastAsia="sl-SI"/>
        </w:rPr>
        <w:t>IZJAVA</w:t>
      </w:r>
      <w:r w:rsidR="00DA1254">
        <w:rPr>
          <w:rFonts w:ascii="Calibri" w:hAnsi="Calibri" w:cs="Calibri"/>
          <w:b/>
          <w:sz w:val="22"/>
          <w:szCs w:val="22"/>
          <w:lang w:eastAsia="sl-SI"/>
        </w:rPr>
        <w:t xml:space="preserve">: </w:t>
      </w:r>
      <w:r w:rsidRPr="00474C03">
        <w:rPr>
          <w:rFonts w:ascii="Calibri" w:hAnsi="Calibri" w:cs="Calibri"/>
          <w:color w:val="000000"/>
          <w:sz w:val="20"/>
          <w:szCs w:val="20"/>
          <w:lang w:eastAsia="sl-SI"/>
        </w:rPr>
        <w:t>Izjavljamo, da je možno s sofinanciranjem programa, predloženi program uresničiti.</w:t>
      </w:r>
    </w:p>
    <w:p w:rsidR="00B74B77" w:rsidRPr="00474C03" w:rsidRDefault="00B74B77" w:rsidP="00B74B77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:rsidR="00B74B77" w:rsidRPr="00474C03" w:rsidRDefault="00B74B77" w:rsidP="00B74B77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74B77" w:rsidRPr="00DA1254" w:rsidRDefault="00B74B77" w:rsidP="00DA1254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474C03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sectPr w:rsidR="00B74B77" w:rsidRPr="00DA1254" w:rsidSect="00654BA8">
      <w:footerReference w:type="default" r:id="rId8"/>
      <w:headerReference w:type="first" r:id="rId9"/>
      <w:footerReference w:type="first" r:id="rId10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047C" w:rsidRDefault="00F2047C">
      <w:r>
        <w:separator/>
      </w:r>
    </w:p>
  </w:endnote>
  <w:endnote w:type="continuationSeparator" w:id="0">
    <w:p w:rsidR="00F2047C" w:rsidRDefault="00F20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74B77" w:rsidRPr="006335D9" w:rsidRDefault="00B74B77" w:rsidP="006335D9">
        <w:pPr>
          <w:pStyle w:val="Noga"/>
          <w:jc w:val="right"/>
          <w:rPr>
            <w:sz w:val="22"/>
          </w:rPr>
        </w:pPr>
        <w:r w:rsidRPr="00474C03">
          <w:rPr>
            <w:rFonts w:ascii="Calibri" w:hAnsi="Calibri"/>
            <w:bCs/>
            <w:sz w:val="22"/>
          </w:rPr>
          <w:fldChar w:fldCharType="begin"/>
        </w:r>
        <w:r w:rsidRPr="00474C03">
          <w:rPr>
            <w:rFonts w:ascii="Calibri" w:hAnsi="Calibri"/>
            <w:bCs/>
            <w:sz w:val="22"/>
          </w:rPr>
          <w:instrText>PAGE</w:instrText>
        </w:r>
        <w:r w:rsidRPr="00474C03">
          <w:rPr>
            <w:rFonts w:ascii="Calibri" w:hAnsi="Calibri"/>
            <w:bCs/>
            <w:sz w:val="22"/>
          </w:rPr>
          <w:fldChar w:fldCharType="separate"/>
        </w:r>
        <w:r w:rsidR="00AF7107">
          <w:rPr>
            <w:rFonts w:ascii="Calibri" w:hAnsi="Calibri"/>
            <w:bCs/>
            <w:noProof/>
            <w:sz w:val="22"/>
          </w:rPr>
          <w:t>4</w:t>
        </w:r>
        <w:r w:rsidRPr="00474C03">
          <w:rPr>
            <w:rFonts w:ascii="Calibri" w:hAnsi="Calibri"/>
            <w:bCs/>
            <w:sz w:val="22"/>
          </w:rPr>
          <w:fldChar w:fldCharType="end"/>
        </w:r>
        <w:r w:rsidRPr="00474C03">
          <w:rPr>
            <w:rFonts w:ascii="Calibri" w:hAnsi="Calibri"/>
            <w:sz w:val="22"/>
          </w:rPr>
          <w:t>/</w:t>
        </w:r>
        <w:r w:rsidRPr="00474C03">
          <w:rPr>
            <w:rFonts w:ascii="Calibri" w:hAnsi="Calibri"/>
            <w:bCs/>
            <w:sz w:val="22"/>
          </w:rPr>
          <w:fldChar w:fldCharType="begin"/>
        </w:r>
        <w:r w:rsidRPr="00474C03">
          <w:rPr>
            <w:rFonts w:ascii="Calibri" w:hAnsi="Calibri"/>
            <w:bCs/>
            <w:sz w:val="22"/>
          </w:rPr>
          <w:instrText>NUMPAGES</w:instrText>
        </w:r>
        <w:r w:rsidRPr="00474C03">
          <w:rPr>
            <w:rFonts w:ascii="Calibri" w:hAnsi="Calibri"/>
            <w:bCs/>
            <w:sz w:val="22"/>
          </w:rPr>
          <w:fldChar w:fldCharType="separate"/>
        </w:r>
        <w:r w:rsidR="00AF7107">
          <w:rPr>
            <w:rFonts w:ascii="Calibri" w:hAnsi="Calibri"/>
            <w:bCs/>
            <w:noProof/>
            <w:sz w:val="22"/>
          </w:rPr>
          <w:t>7</w:t>
        </w:r>
        <w:r w:rsidRPr="00474C03">
          <w:rPr>
            <w:rFonts w:ascii="Calibri" w:hAnsi="Calibri"/>
            <w:bCs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6501394"/>
      <w:docPartObj>
        <w:docPartGallery w:val="Page Numbers (Bottom of Page)"/>
        <w:docPartUnique/>
      </w:docPartObj>
    </w:sdtPr>
    <w:sdtEndPr>
      <w:rPr>
        <w:rFonts w:ascii="Calibri" w:hAnsi="Calibr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/>
            <w:sz w:val="22"/>
          </w:rPr>
        </w:sdtEndPr>
        <w:sdtContent>
          <w:p w:rsidR="00B74B77" w:rsidRPr="00474C03" w:rsidRDefault="00B74B77" w:rsidP="006335D9">
            <w:pPr>
              <w:pStyle w:val="Noga"/>
              <w:jc w:val="right"/>
              <w:rPr>
                <w:rFonts w:ascii="Calibri" w:hAnsi="Calibri"/>
                <w:sz w:val="22"/>
              </w:rPr>
            </w:pPr>
            <w:r w:rsidRPr="00474C03">
              <w:rPr>
                <w:rFonts w:ascii="Calibri" w:hAnsi="Calibri"/>
                <w:bCs/>
                <w:sz w:val="22"/>
              </w:rPr>
              <w:fldChar w:fldCharType="begin"/>
            </w:r>
            <w:r w:rsidRPr="00474C03">
              <w:rPr>
                <w:rFonts w:ascii="Calibri" w:hAnsi="Calibri"/>
                <w:bCs/>
                <w:sz w:val="22"/>
              </w:rPr>
              <w:instrText>PAGE</w:instrText>
            </w:r>
            <w:r w:rsidRPr="00474C03">
              <w:rPr>
                <w:rFonts w:ascii="Calibri" w:hAnsi="Calibri"/>
                <w:bCs/>
                <w:sz w:val="22"/>
              </w:rPr>
              <w:fldChar w:fldCharType="separate"/>
            </w:r>
            <w:r w:rsidR="00AF7107">
              <w:rPr>
                <w:rFonts w:ascii="Calibri" w:hAnsi="Calibri"/>
                <w:bCs/>
                <w:noProof/>
                <w:sz w:val="22"/>
              </w:rPr>
              <w:t>1</w:t>
            </w:r>
            <w:r w:rsidRPr="00474C03">
              <w:rPr>
                <w:rFonts w:ascii="Calibri" w:hAnsi="Calibri"/>
                <w:bCs/>
                <w:sz w:val="22"/>
              </w:rPr>
              <w:fldChar w:fldCharType="end"/>
            </w:r>
            <w:r w:rsidRPr="00474C03">
              <w:rPr>
                <w:rFonts w:ascii="Calibri" w:hAnsi="Calibri"/>
                <w:sz w:val="22"/>
              </w:rPr>
              <w:t>/</w:t>
            </w:r>
            <w:r w:rsidRPr="00474C03">
              <w:rPr>
                <w:rFonts w:ascii="Calibri" w:hAnsi="Calibri"/>
                <w:bCs/>
                <w:sz w:val="22"/>
              </w:rPr>
              <w:fldChar w:fldCharType="begin"/>
            </w:r>
            <w:r w:rsidRPr="00474C03">
              <w:rPr>
                <w:rFonts w:ascii="Calibri" w:hAnsi="Calibri"/>
                <w:bCs/>
                <w:sz w:val="22"/>
              </w:rPr>
              <w:instrText>NUMPAGES</w:instrText>
            </w:r>
            <w:r w:rsidRPr="00474C03">
              <w:rPr>
                <w:rFonts w:ascii="Calibri" w:hAnsi="Calibri"/>
                <w:bCs/>
                <w:sz w:val="22"/>
              </w:rPr>
              <w:fldChar w:fldCharType="separate"/>
            </w:r>
            <w:r w:rsidR="00AF7107">
              <w:rPr>
                <w:rFonts w:ascii="Calibri" w:hAnsi="Calibri"/>
                <w:bCs/>
                <w:noProof/>
                <w:sz w:val="22"/>
              </w:rPr>
              <w:t>7</w:t>
            </w:r>
            <w:r w:rsidRPr="00474C03">
              <w:rPr>
                <w:rFonts w:ascii="Calibri" w:hAnsi="Calibri"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047C" w:rsidRDefault="00F2047C">
      <w:r>
        <w:separator/>
      </w:r>
    </w:p>
  </w:footnote>
  <w:footnote w:type="continuationSeparator" w:id="0">
    <w:p w:rsidR="00F2047C" w:rsidRDefault="00F204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7371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402"/>
      <w:gridCol w:w="3969"/>
    </w:tblGrid>
    <w:tr w:rsidR="00B74B77" w:rsidRPr="00373CF4" w:rsidTr="00474C03">
      <w:trPr>
        <w:trHeight w:val="709"/>
      </w:trPr>
      <w:tc>
        <w:tcPr>
          <w:tcW w:w="3402" w:type="dxa"/>
          <w:tcBorders>
            <w:right w:val="single" w:sz="4" w:space="0" w:color="44546A"/>
          </w:tcBorders>
          <w:shd w:val="clear" w:color="auto" w:fill="auto"/>
        </w:tcPr>
        <w:p w:rsidR="00B74B77" w:rsidRPr="00474C03" w:rsidRDefault="00B74B77" w:rsidP="00441732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47E10B7F" wp14:editId="1F82E10E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:rsidR="00B74B77" w:rsidRPr="00FA7779" w:rsidRDefault="00B74B77" w:rsidP="00441732">
          <w:pPr>
            <w:pStyle w:val="Naslov1"/>
            <w:numPr>
              <w:ilvl w:val="0"/>
              <w:numId w:val="1"/>
            </w:numPr>
            <w:ind w:left="431" w:hanging="431"/>
            <w:rPr>
              <w:rFonts w:ascii="Calibri" w:hAnsi="Calibri" w:cs="Calibri"/>
              <w:bCs/>
              <w:color w:val="295097"/>
              <w:sz w:val="16"/>
              <w:lang w:eastAsia="sl-SI"/>
            </w:rPr>
          </w:pPr>
          <w:r w:rsidRPr="00FA7779">
            <w:rPr>
              <w:rFonts w:ascii="Calibri" w:hAnsi="Calibri" w:cs="Calibri"/>
              <w:bCs/>
              <w:color w:val="295097"/>
              <w:sz w:val="16"/>
            </w:rPr>
            <w:t xml:space="preserve">Cesta železarjev 6, 4270 Jesenice </w:t>
          </w:r>
        </w:p>
        <w:p w:rsidR="00B74B77" w:rsidRPr="00FA7779" w:rsidRDefault="00B74B77" w:rsidP="00441732">
          <w:pPr>
            <w:pStyle w:val="Naslov1"/>
            <w:numPr>
              <w:ilvl w:val="0"/>
              <w:numId w:val="1"/>
            </w:numPr>
            <w:rPr>
              <w:rFonts w:ascii="Calibri" w:hAnsi="Calibri" w:cs="Calibri"/>
              <w:bCs/>
              <w:color w:val="295097"/>
              <w:sz w:val="16"/>
              <w:lang w:eastAsia="sl-SI"/>
            </w:rPr>
          </w:pPr>
          <w:r w:rsidRPr="00FA7779">
            <w:rPr>
              <w:rFonts w:ascii="Calibri" w:hAnsi="Calibri" w:cs="Calibri"/>
              <w:bCs/>
              <w:color w:val="295097"/>
              <w:sz w:val="16"/>
            </w:rPr>
            <w:t xml:space="preserve">T: 04 58 69 </w:t>
          </w:r>
          <w:r>
            <w:rPr>
              <w:rFonts w:ascii="Calibri" w:hAnsi="Calibri" w:cs="Calibri"/>
              <w:bCs/>
              <w:color w:val="295097"/>
              <w:sz w:val="16"/>
              <w:lang w:eastAsia="sl-SI"/>
            </w:rPr>
            <w:t>200</w:t>
          </w:r>
        </w:p>
        <w:p w:rsidR="00B74B77" w:rsidRPr="00FA7779" w:rsidRDefault="00B74B77" w:rsidP="00441732">
          <w:pPr>
            <w:pStyle w:val="Naslov1"/>
            <w:numPr>
              <w:ilvl w:val="0"/>
              <w:numId w:val="1"/>
            </w:numPr>
            <w:rPr>
              <w:rFonts w:ascii="Calibri" w:hAnsi="Calibri" w:cs="Calibri"/>
              <w:bCs/>
              <w:color w:val="295097"/>
              <w:sz w:val="16"/>
              <w:lang w:eastAsia="sl-SI"/>
            </w:rPr>
          </w:pPr>
          <w:r w:rsidRPr="00FA7779">
            <w:rPr>
              <w:rFonts w:ascii="Calibri" w:hAnsi="Calibri" w:cs="Calibri"/>
              <w:bCs/>
              <w:color w:val="295097"/>
              <w:sz w:val="16"/>
            </w:rPr>
            <w:t xml:space="preserve">E: </w:t>
          </w:r>
          <w:r>
            <w:rPr>
              <w:rFonts w:ascii="Calibri" w:hAnsi="Calibri" w:cs="Calibri"/>
              <w:bCs/>
              <w:color w:val="295097"/>
              <w:sz w:val="16"/>
              <w:lang w:eastAsia="sl-SI"/>
            </w:rPr>
            <w:t>obcina.jesenice</w:t>
          </w:r>
          <w:r w:rsidRPr="00FA7779">
            <w:rPr>
              <w:rFonts w:ascii="Calibri" w:hAnsi="Calibri" w:cs="Calibri"/>
              <w:bCs/>
              <w:color w:val="295097"/>
              <w:sz w:val="16"/>
              <w:lang w:eastAsia="sl-SI"/>
            </w:rPr>
            <w:t>@jesenice.si</w:t>
          </w:r>
        </w:p>
        <w:p w:rsidR="00B74B77" w:rsidRPr="00474C03" w:rsidRDefault="00B74B77" w:rsidP="00441732">
          <w:pPr>
            <w:rPr>
              <w:rFonts w:ascii="Calibri" w:hAnsi="Calibri" w:cs="Calibri"/>
              <w:bCs/>
              <w:color w:val="44546A"/>
              <w:sz w:val="20"/>
              <w:szCs w:val="20"/>
            </w:rPr>
          </w:pPr>
          <w:r w:rsidRPr="00FA7779">
            <w:rPr>
              <w:rFonts w:ascii="Calibri" w:hAnsi="Calibri" w:cs="Calibri"/>
              <w:bCs/>
              <w:color w:val="295097"/>
              <w:sz w:val="16"/>
            </w:rPr>
            <w:t>www.jesenice.si</w:t>
          </w:r>
        </w:p>
      </w:tc>
    </w:tr>
  </w:tbl>
  <w:p w:rsidR="00B74B77" w:rsidRPr="00474C03" w:rsidRDefault="00B74B77" w:rsidP="00441732">
    <w:pPr>
      <w:pStyle w:val="Glava"/>
      <w:rPr>
        <w:rFonts w:ascii="Calibri" w:hAnsi="Calibri"/>
        <w:sz w:val="22"/>
        <w:szCs w:val="22"/>
      </w:rPr>
    </w:pPr>
    <w:r w:rsidRPr="00474C03">
      <w:rPr>
        <w:rFonts w:ascii="Calibri" w:hAnsi="Calibr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00885C" wp14:editId="5E7C2D0D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65CE4CE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57C12D3"/>
    <w:multiLevelType w:val="hybridMultilevel"/>
    <w:tmpl w:val="0866A316"/>
    <w:lvl w:ilvl="0" w:tplc="EE5E36EA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7D6712"/>
    <w:multiLevelType w:val="hybridMultilevel"/>
    <w:tmpl w:val="725CBB46"/>
    <w:lvl w:ilvl="0" w:tplc="7DA235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564D8"/>
    <w:multiLevelType w:val="hybridMultilevel"/>
    <w:tmpl w:val="164CB61C"/>
    <w:lvl w:ilvl="0" w:tplc="7DA235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E5CC3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366C97"/>
    <w:multiLevelType w:val="hybridMultilevel"/>
    <w:tmpl w:val="7826E53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514B8D"/>
    <w:multiLevelType w:val="multilevel"/>
    <w:tmpl w:val="698241F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FAA6E67"/>
    <w:multiLevelType w:val="hybridMultilevel"/>
    <w:tmpl w:val="71762BCE"/>
    <w:lvl w:ilvl="0" w:tplc="04240013">
      <w:start w:val="1"/>
      <w:numFmt w:val="upperRoman"/>
      <w:lvlText w:val="%1."/>
      <w:lvlJc w:val="right"/>
      <w:pPr>
        <w:ind w:left="786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92208"/>
    <w:multiLevelType w:val="hybridMultilevel"/>
    <w:tmpl w:val="71762BCE"/>
    <w:lvl w:ilvl="0" w:tplc="04240013">
      <w:start w:val="1"/>
      <w:numFmt w:val="upperRoman"/>
      <w:lvlText w:val="%1."/>
      <w:lvlJc w:val="right"/>
      <w:pPr>
        <w:ind w:left="786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E17530"/>
    <w:multiLevelType w:val="hybridMultilevel"/>
    <w:tmpl w:val="E7F0A3E4"/>
    <w:lvl w:ilvl="0" w:tplc="7DA235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D734B"/>
    <w:multiLevelType w:val="hybridMultilevel"/>
    <w:tmpl w:val="010C893C"/>
    <w:lvl w:ilvl="0" w:tplc="7DA23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0C0311"/>
    <w:multiLevelType w:val="hybridMultilevel"/>
    <w:tmpl w:val="956A71A4"/>
    <w:lvl w:ilvl="0" w:tplc="12AC9A90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7D7D5C"/>
    <w:multiLevelType w:val="hybridMultilevel"/>
    <w:tmpl w:val="318C426C"/>
    <w:lvl w:ilvl="0" w:tplc="DDEEB7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FB6338"/>
    <w:multiLevelType w:val="hybridMultilevel"/>
    <w:tmpl w:val="79C28908"/>
    <w:lvl w:ilvl="0" w:tplc="7DA2352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A032B4A"/>
    <w:multiLevelType w:val="hybridMultilevel"/>
    <w:tmpl w:val="B81C8820"/>
    <w:lvl w:ilvl="0" w:tplc="7DA235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C580F7D"/>
    <w:multiLevelType w:val="hybridMultilevel"/>
    <w:tmpl w:val="A606D38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FBC2834"/>
    <w:multiLevelType w:val="hybridMultilevel"/>
    <w:tmpl w:val="0FC2EA82"/>
    <w:lvl w:ilvl="0" w:tplc="FB64E40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5CC3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02E4A5D"/>
    <w:multiLevelType w:val="hybridMultilevel"/>
    <w:tmpl w:val="0194E242"/>
    <w:lvl w:ilvl="0" w:tplc="C7D81EA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BC05CD"/>
    <w:multiLevelType w:val="hybridMultilevel"/>
    <w:tmpl w:val="74D80358"/>
    <w:lvl w:ilvl="0" w:tplc="F536BD0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AC69B4"/>
    <w:multiLevelType w:val="hybridMultilevel"/>
    <w:tmpl w:val="2780B01A"/>
    <w:lvl w:ilvl="0" w:tplc="EF36A8B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093DC8"/>
    <w:multiLevelType w:val="multilevel"/>
    <w:tmpl w:val="3FFE41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87128E5"/>
    <w:multiLevelType w:val="hybridMultilevel"/>
    <w:tmpl w:val="2436B74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5976D4"/>
    <w:multiLevelType w:val="multilevel"/>
    <w:tmpl w:val="06E49D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3115C09"/>
    <w:multiLevelType w:val="multilevel"/>
    <w:tmpl w:val="E5A0A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B34321"/>
    <w:multiLevelType w:val="multilevel"/>
    <w:tmpl w:val="054690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752F60AA"/>
    <w:multiLevelType w:val="hybridMultilevel"/>
    <w:tmpl w:val="AEDA51EA"/>
    <w:lvl w:ilvl="0" w:tplc="0424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791435E"/>
    <w:multiLevelType w:val="hybridMultilevel"/>
    <w:tmpl w:val="3F644590"/>
    <w:lvl w:ilvl="0" w:tplc="6414EB7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9F4C16"/>
    <w:multiLevelType w:val="hybridMultilevel"/>
    <w:tmpl w:val="584A9EDE"/>
    <w:lvl w:ilvl="0" w:tplc="1416DEB0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E5CC3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873A66"/>
    <w:multiLevelType w:val="hybridMultilevel"/>
    <w:tmpl w:val="501A617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4"/>
  </w:num>
  <w:num w:numId="3">
    <w:abstractNumId w:val="11"/>
  </w:num>
  <w:num w:numId="4">
    <w:abstractNumId w:val="0"/>
  </w:num>
  <w:num w:numId="5">
    <w:abstractNumId w:val="1"/>
  </w:num>
  <w:num w:numId="6">
    <w:abstractNumId w:val="23"/>
  </w:num>
  <w:num w:numId="7">
    <w:abstractNumId w:val="15"/>
  </w:num>
  <w:num w:numId="8">
    <w:abstractNumId w:val="28"/>
  </w:num>
  <w:num w:numId="9">
    <w:abstractNumId w:val="6"/>
  </w:num>
  <w:num w:numId="10">
    <w:abstractNumId w:val="7"/>
  </w:num>
  <w:num w:numId="11">
    <w:abstractNumId w:val="16"/>
  </w:num>
  <w:num w:numId="12">
    <w:abstractNumId w:val="12"/>
  </w:num>
  <w:num w:numId="13">
    <w:abstractNumId w:val="29"/>
  </w:num>
  <w:num w:numId="14">
    <w:abstractNumId w:val="27"/>
  </w:num>
  <w:num w:numId="15">
    <w:abstractNumId w:val="10"/>
  </w:num>
  <w:num w:numId="16">
    <w:abstractNumId w:val="4"/>
  </w:num>
  <w:num w:numId="17">
    <w:abstractNumId w:val="18"/>
  </w:num>
  <w:num w:numId="18">
    <w:abstractNumId w:val="19"/>
  </w:num>
  <w:num w:numId="19">
    <w:abstractNumId w:val="14"/>
  </w:num>
  <w:num w:numId="20">
    <w:abstractNumId w:val="3"/>
  </w:num>
  <w:num w:numId="21">
    <w:abstractNumId w:val="20"/>
  </w:num>
  <w:num w:numId="22">
    <w:abstractNumId w:val="21"/>
  </w:num>
  <w:num w:numId="23">
    <w:abstractNumId w:val="22"/>
  </w:num>
  <w:num w:numId="24">
    <w:abstractNumId w:val="25"/>
  </w:num>
  <w:num w:numId="25">
    <w:abstractNumId w:val="5"/>
  </w:num>
  <w:num w:numId="26">
    <w:abstractNumId w:val="17"/>
  </w:num>
  <w:num w:numId="27">
    <w:abstractNumId w:val="9"/>
  </w:num>
  <w:num w:numId="28">
    <w:abstractNumId w:val="2"/>
  </w:num>
  <w:num w:numId="29">
    <w:abstractNumId w:val="8"/>
  </w:num>
  <w:num w:numId="30">
    <w:abstractNumId w:val="26"/>
  </w:num>
  <w:num w:numId="31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C03"/>
    <w:rsid w:val="00000942"/>
    <w:rsid w:val="000015CE"/>
    <w:rsid w:val="00001ADA"/>
    <w:rsid w:val="00001B94"/>
    <w:rsid w:val="000028D5"/>
    <w:rsid w:val="00002C44"/>
    <w:rsid w:val="00002F32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66B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1FC6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5AFF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14C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88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0F5E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732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4C03"/>
    <w:rsid w:val="00475000"/>
    <w:rsid w:val="00475569"/>
    <w:rsid w:val="00475855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21D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DA2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0768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AD6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32AC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221B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E40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2CE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C8F"/>
    <w:rsid w:val="007F1F6B"/>
    <w:rsid w:val="007F20C3"/>
    <w:rsid w:val="007F21DC"/>
    <w:rsid w:val="007F226D"/>
    <w:rsid w:val="007F23BA"/>
    <w:rsid w:val="007F2B94"/>
    <w:rsid w:val="007F3524"/>
    <w:rsid w:val="007F3786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2F8B"/>
    <w:rsid w:val="0091301A"/>
    <w:rsid w:val="00913B72"/>
    <w:rsid w:val="009143B7"/>
    <w:rsid w:val="00914876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2465"/>
    <w:rsid w:val="009430F6"/>
    <w:rsid w:val="0094311D"/>
    <w:rsid w:val="00943697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611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0F12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587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107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B77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7D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6FB2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356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62A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254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949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7C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AB9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25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2B022D7F-256B-48FF-8F8E-9DF53B1F4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link w:val="Naslov1Znak"/>
    <w:qFormat/>
    <w:rsid w:val="00B47846"/>
    <w:pPr>
      <w:keepNext/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rsid w:val="00B47846"/>
    <w:rPr>
      <w:color w:val="0000FF"/>
      <w:u w:val="single"/>
    </w:rPr>
  </w:style>
  <w:style w:type="character" w:customStyle="1" w:styleId="BesedilooblakaZnak">
    <w:name w:val="Besedilo oblačka Znak"/>
    <w:uiPriority w:val="99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uiPriority w:val="99"/>
    <w:rsid w:val="00B47846"/>
  </w:style>
  <w:style w:type="character" w:customStyle="1" w:styleId="ZadevapripombeZnak">
    <w:name w:val="Zadeva pripombe Znak"/>
    <w:uiPriority w:val="99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uiPriority w:val="99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link w:val="TelobesedilaZnak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basedOn w:val="Navaden"/>
    <w:uiPriority w:val="99"/>
    <w:qFormat/>
    <w:rsid w:val="00B47846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uiPriority w:val="99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uiPriority w:val="99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441732"/>
    <w:rPr>
      <w:rFonts w:asciiTheme="minorHAnsi" w:hAnsiTheme="minorHAnsi" w:cstheme="minorHAnsi"/>
      <w:b/>
      <w:noProof/>
      <w:sz w:val="22"/>
      <w:szCs w:val="22"/>
      <w:lang w:eastAsia="sl-SI"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441732"/>
    <w:pPr>
      <w:keepNext/>
      <w:tabs>
        <w:tab w:val="num" w:pos="0"/>
      </w:tabs>
      <w:outlineLvl w:val="0"/>
    </w:pPr>
    <w:rPr>
      <w:rFonts w:ascii="Calibri" w:hAnsi="Calibri" w:cs="Calibri"/>
      <w:b/>
      <w:bCs/>
      <w:color w:val="295097"/>
      <w:sz w:val="20"/>
    </w:rPr>
  </w:style>
  <w:style w:type="character" w:customStyle="1" w:styleId="NaslovZnak">
    <w:name w:val="Naslov Znak"/>
    <w:link w:val="Naslov"/>
    <w:rsid w:val="00441732"/>
    <w:rPr>
      <w:rFonts w:ascii="Calibri" w:hAnsi="Calibri" w:cs="Calibri"/>
      <w:b/>
      <w:bCs/>
      <w:color w:val="295097"/>
      <w:szCs w:val="24"/>
      <w:lang w:eastAsia="zh-CN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numbering" w:customStyle="1" w:styleId="Brezseznama1">
    <w:name w:val="Brez seznama1"/>
    <w:next w:val="Brezseznama"/>
    <w:uiPriority w:val="99"/>
    <w:semiHidden/>
    <w:unhideWhenUsed/>
    <w:rsid w:val="00474C03"/>
  </w:style>
  <w:style w:type="character" w:customStyle="1" w:styleId="Naslov1Znak">
    <w:name w:val="Naslov 1 Znak"/>
    <w:basedOn w:val="Privzetapisavaodstavka"/>
    <w:link w:val="Naslov1"/>
    <w:rsid w:val="00474C03"/>
    <w:rPr>
      <w:rFonts w:ascii="Arial" w:hAnsi="Arial" w:cs="Arial"/>
      <w:sz w:val="24"/>
      <w:lang w:eastAsia="zh-CN"/>
    </w:rPr>
  </w:style>
  <w:style w:type="character" w:customStyle="1" w:styleId="TelobesedilaZnak">
    <w:name w:val="Telo besedila Znak"/>
    <w:basedOn w:val="Privzetapisavaodstavka"/>
    <w:link w:val="Telobesedila"/>
    <w:rsid w:val="00474C03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aR\AppData\Local\Temp\notes8AAE22\obcinska%20predloga%20-%20dopis%20-%20splo&#353;ni_v2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F75AC9F-B5DB-433A-8CF6-65DDC6CB9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dopis - splošni_v2.dotx</Template>
  <TotalTime>46</TotalTime>
  <Pages>7</Pages>
  <Words>1630</Words>
  <Characters>9292</Characters>
  <Application>Microsoft Office Word</Application>
  <DocSecurity>0</DocSecurity>
  <Lines>77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10901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Tea Resman</dc:creator>
  <cp:keywords/>
  <dc:description/>
  <cp:lastModifiedBy>Mateja Drobič</cp:lastModifiedBy>
  <cp:revision>17</cp:revision>
  <cp:lastPrinted>2023-03-21T13:48:00Z</cp:lastPrinted>
  <dcterms:created xsi:type="dcterms:W3CDTF">2022-02-23T14:03:00Z</dcterms:created>
  <dcterms:modified xsi:type="dcterms:W3CDTF">2026-01-30T10:28:00Z</dcterms:modified>
</cp:coreProperties>
</file>